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BF12CE" w14:textId="77777777" w:rsidR="0080192E" w:rsidRDefault="0080192E" w:rsidP="0080192E">
      <w:pPr>
        <w:pStyle w:val="ZRIKop"/>
        <w:numPr>
          <w:ilvl w:val="0"/>
          <w:numId w:val="0"/>
        </w:numPr>
      </w:pPr>
      <w:bookmarkStart w:id="0" w:name="_Toc485732829"/>
      <w:bookmarkStart w:id="1" w:name="_Toc486509762"/>
      <w:bookmarkStart w:id="2" w:name="_Toc499621250"/>
      <w:r>
        <w:t xml:space="preserve">Bijlage 3: Model </w:t>
      </w:r>
      <w:bookmarkEnd w:id="0"/>
      <w:bookmarkEnd w:id="1"/>
      <w:r>
        <w:t>gegevens referenties</w:t>
      </w:r>
      <w:bookmarkEnd w:id="2"/>
      <w:r>
        <w:t xml:space="preserve"> </w:t>
      </w:r>
    </w:p>
    <w:p w14:paraId="0DE559A7" w14:textId="47F24D64" w:rsidR="00596FF9" w:rsidRDefault="00596FF9" w:rsidP="00596FF9"/>
    <w:p w14:paraId="6ABAA2E4" w14:textId="77777777" w:rsidR="000E245C" w:rsidRDefault="000E245C" w:rsidP="000E245C">
      <w:r>
        <w:t>Onderstaande modellen bevat de in te dienen projectgegevens van de in te dienen referenties voor de kerncompetenties en selectiecriteria.</w:t>
      </w:r>
    </w:p>
    <w:p w14:paraId="1508003D" w14:textId="77777777" w:rsidR="000E245C" w:rsidRDefault="000E245C" w:rsidP="000E245C">
      <w:pPr>
        <w:spacing w:line="240" w:lineRule="auto"/>
        <w:rPr>
          <w:i/>
        </w:rPr>
      </w:pPr>
      <w:r>
        <w:rPr>
          <w:i/>
        </w:rPr>
        <w:br w:type="page"/>
      </w:r>
    </w:p>
    <w:p w14:paraId="6EFDDDDA" w14:textId="77777777" w:rsidR="000E245C" w:rsidRPr="00B17CC5" w:rsidRDefault="000E245C" w:rsidP="000E245C">
      <w:pPr>
        <w:rPr>
          <w:i/>
        </w:rPr>
      </w:pPr>
      <w:r w:rsidRPr="00B17CC5">
        <w:rPr>
          <w:i/>
        </w:rPr>
        <w:lastRenderedPageBreak/>
        <w:t>Kerncompetentie 1</w:t>
      </w:r>
      <w:r>
        <w:rPr>
          <w:i/>
        </w:rPr>
        <w:t>: HEMS-dienstverlening</w:t>
      </w:r>
    </w:p>
    <w:p w14:paraId="1C34EF28" w14:textId="77777777" w:rsidR="000E245C" w:rsidRPr="007C3A40" w:rsidRDefault="000E245C" w:rsidP="000E245C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79"/>
        <w:gridCol w:w="6226"/>
      </w:tblGrid>
      <w:tr w:rsidR="000E245C" w14:paraId="01A02D4B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35C787DB" w14:textId="77777777" w:rsidR="000E245C" w:rsidRDefault="000E245C" w:rsidP="000D4443">
            <w:r>
              <w:t>Startdatum contract:</w:t>
            </w:r>
          </w:p>
        </w:tc>
        <w:tc>
          <w:tcPr>
            <w:tcW w:w="6226" w:type="dxa"/>
          </w:tcPr>
          <w:p w14:paraId="42B3AA7C" w14:textId="77777777" w:rsidR="000E245C" w:rsidRDefault="000E245C" w:rsidP="000D4443"/>
        </w:tc>
      </w:tr>
      <w:tr w:rsidR="000E245C" w14:paraId="114F7CB4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78F64C57" w14:textId="77777777" w:rsidR="000E245C" w:rsidRDefault="000E245C" w:rsidP="000D4443">
            <w:r>
              <w:t>Aantal HEMS-vlieguren per jaar:</w:t>
            </w:r>
          </w:p>
        </w:tc>
        <w:tc>
          <w:tcPr>
            <w:tcW w:w="6226" w:type="dxa"/>
          </w:tcPr>
          <w:p w14:paraId="1BDBAB5B" w14:textId="77777777" w:rsidR="000E245C" w:rsidRDefault="000E245C" w:rsidP="000D4443">
            <w:r>
              <w:t>Jaar 1:</w:t>
            </w:r>
          </w:p>
          <w:p w14:paraId="554989EA" w14:textId="77777777" w:rsidR="000E245C" w:rsidRDefault="000E245C" w:rsidP="000D4443">
            <w:r>
              <w:t>Jaar 2:</w:t>
            </w:r>
          </w:p>
          <w:p w14:paraId="013CB745" w14:textId="77777777" w:rsidR="000E245C" w:rsidRDefault="000E245C" w:rsidP="000D4443"/>
        </w:tc>
      </w:tr>
      <w:tr w:rsidR="000E245C" w14:paraId="5F2CB389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316FC66E" w14:textId="77777777" w:rsidR="000E245C" w:rsidRDefault="000E245C" w:rsidP="000D4443">
            <w:r>
              <w:t xml:space="preserve">Locatie(s) helikopterstandplaats(en): </w:t>
            </w:r>
          </w:p>
        </w:tc>
        <w:tc>
          <w:tcPr>
            <w:tcW w:w="6226" w:type="dxa"/>
          </w:tcPr>
          <w:p w14:paraId="281C426A" w14:textId="77777777" w:rsidR="000E245C" w:rsidRDefault="000E245C" w:rsidP="000D4443"/>
        </w:tc>
      </w:tr>
      <w:tr w:rsidR="000E245C" w14:paraId="5C3103AB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50F07ADA" w14:textId="77777777" w:rsidR="000E245C" w:rsidRDefault="000E245C" w:rsidP="000D4443">
            <w:r>
              <w:t>Naam opdrachtgever:</w:t>
            </w:r>
          </w:p>
        </w:tc>
        <w:tc>
          <w:tcPr>
            <w:tcW w:w="6226" w:type="dxa"/>
          </w:tcPr>
          <w:p w14:paraId="34A5EAE4" w14:textId="77777777" w:rsidR="000E245C" w:rsidRDefault="000E245C" w:rsidP="000D4443"/>
        </w:tc>
      </w:tr>
      <w:tr w:rsidR="000E245C" w14:paraId="6F5C6CD4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5F66A4F7" w14:textId="77777777" w:rsidR="000E245C" w:rsidRDefault="000E245C" w:rsidP="000D4443">
            <w:r>
              <w:t>Adres en contactgegevens opdrachtgever:</w:t>
            </w:r>
          </w:p>
        </w:tc>
        <w:tc>
          <w:tcPr>
            <w:tcW w:w="6226" w:type="dxa"/>
          </w:tcPr>
          <w:p w14:paraId="7FD37C81" w14:textId="77777777" w:rsidR="000E245C" w:rsidRDefault="000E245C" w:rsidP="000D4443"/>
        </w:tc>
      </w:tr>
      <w:tr w:rsidR="000E245C" w14:paraId="5AE44121" w14:textId="77777777" w:rsidTr="000D4443">
        <w:tc>
          <w:tcPr>
            <w:tcW w:w="9905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47C7E68B" w14:textId="77777777" w:rsidR="000E245C" w:rsidRDefault="000E245C" w:rsidP="000D4443"/>
        </w:tc>
      </w:tr>
      <w:tr w:rsidR="000E245C" w14:paraId="7757E366" w14:textId="77777777" w:rsidTr="000D4443">
        <w:tc>
          <w:tcPr>
            <w:tcW w:w="9905" w:type="dxa"/>
            <w:gridSpan w:val="2"/>
            <w:tcBorders>
              <w:top w:val="single" w:sz="4" w:space="0" w:color="FFFFFF" w:themeColor="background1"/>
              <w:left w:val="nil"/>
              <w:right w:val="nil"/>
            </w:tcBorders>
          </w:tcPr>
          <w:p w14:paraId="01A378A4" w14:textId="77777777" w:rsidR="000E245C" w:rsidRDefault="000E245C" w:rsidP="000D4443">
            <w:r>
              <w:t>Overzicht van de genoemde HEMS-vlieguren</w:t>
            </w:r>
          </w:p>
        </w:tc>
      </w:tr>
      <w:tr w:rsidR="000E245C" w14:paraId="580C0FCA" w14:textId="77777777" w:rsidTr="000D4443">
        <w:tc>
          <w:tcPr>
            <w:tcW w:w="9905" w:type="dxa"/>
            <w:gridSpan w:val="2"/>
            <w:tcBorders>
              <w:top w:val="single" w:sz="4" w:space="0" w:color="FFFFFF" w:themeColor="background1"/>
              <w:left w:val="single" w:sz="4" w:space="0" w:color="000000" w:themeColor="text1"/>
              <w:right w:val="single" w:sz="4" w:space="0" w:color="000000" w:themeColor="text1"/>
            </w:tcBorders>
          </w:tcPr>
          <w:p w14:paraId="01BBA643" w14:textId="77777777" w:rsidR="000E245C" w:rsidRDefault="000E245C" w:rsidP="000D4443"/>
          <w:p w14:paraId="16E60E11" w14:textId="77777777" w:rsidR="000E245C" w:rsidRDefault="000E245C" w:rsidP="000D4443"/>
          <w:p w14:paraId="12B65EB9" w14:textId="77777777" w:rsidR="000E245C" w:rsidRDefault="000E245C" w:rsidP="000D4443"/>
          <w:p w14:paraId="795CA0B1" w14:textId="77777777" w:rsidR="000E245C" w:rsidRDefault="000E245C" w:rsidP="000D4443"/>
          <w:p w14:paraId="718D9D0F" w14:textId="77777777" w:rsidR="000E245C" w:rsidRDefault="000E245C" w:rsidP="000D4443"/>
          <w:p w14:paraId="60CF44E7" w14:textId="77777777" w:rsidR="000E245C" w:rsidRDefault="000E245C" w:rsidP="000D4443"/>
          <w:p w14:paraId="0A9346E2" w14:textId="77777777" w:rsidR="000E245C" w:rsidRDefault="000E245C" w:rsidP="000D4443"/>
          <w:p w14:paraId="4F131455" w14:textId="77777777" w:rsidR="000E245C" w:rsidRDefault="000E245C" w:rsidP="000D4443"/>
          <w:p w14:paraId="29FFDE9E" w14:textId="77777777" w:rsidR="000E245C" w:rsidRDefault="000E245C" w:rsidP="000D4443"/>
        </w:tc>
      </w:tr>
      <w:tr w:rsidR="000E245C" w14:paraId="26E1A61B" w14:textId="77777777" w:rsidTr="000D4443">
        <w:tc>
          <w:tcPr>
            <w:tcW w:w="9905" w:type="dxa"/>
            <w:gridSpan w:val="2"/>
            <w:tcBorders>
              <w:top w:val="single" w:sz="4" w:space="0" w:color="FFFFFF" w:themeColor="background1"/>
              <w:left w:val="nil"/>
              <w:right w:val="nil"/>
            </w:tcBorders>
          </w:tcPr>
          <w:p w14:paraId="61C6A1A8" w14:textId="77777777" w:rsidR="000E245C" w:rsidRDefault="000E245C" w:rsidP="000D4443"/>
          <w:p w14:paraId="1C348BBE" w14:textId="77777777" w:rsidR="000E245C" w:rsidRDefault="000E245C" w:rsidP="000D4443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0E245C" w14:paraId="5FCDC8A1" w14:textId="77777777" w:rsidTr="000D4443">
        <w:tc>
          <w:tcPr>
            <w:tcW w:w="9905" w:type="dxa"/>
            <w:gridSpan w:val="2"/>
          </w:tcPr>
          <w:p w14:paraId="39AE287C" w14:textId="77777777" w:rsidR="000E245C" w:rsidRDefault="000E245C" w:rsidP="000D4443"/>
          <w:p w14:paraId="6953EC3E" w14:textId="77777777" w:rsidR="000E245C" w:rsidRDefault="000E245C" w:rsidP="000D4443"/>
          <w:p w14:paraId="539B0680" w14:textId="77777777" w:rsidR="000E245C" w:rsidRDefault="000E245C" w:rsidP="000D4443"/>
          <w:p w14:paraId="7D553FA0" w14:textId="77777777" w:rsidR="000E245C" w:rsidRDefault="000E245C" w:rsidP="000D4443"/>
          <w:p w14:paraId="4A76E93E" w14:textId="77777777" w:rsidR="000E245C" w:rsidRDefault="000E245C" w:rsidP="000D4443"/>
          <w:p w14:paraId="4EDEBCC6" w14:textId="77777777" w:rsidR="000E245C" w:rsidRDefault="000E245C" w:rsidP="000D4443"/>
          <w:p w14:paraId="51FCDC2F" w14:textId="77777777" w:rsidR="000E245C" w:rsidRDefault="000E245C" w:rsidP="000D4443"/>
          <w:p w14:paraId="6C97D242" w14:textId="77777777" w:rsidR="000E245C" w:rsidRDefault="000E245C" w:rsidP="000D4443"/>
          <w:p w14:paraId="176A305B" w14:textId="77777777" w:rsidR="000E245C" w:rsidRDefault="000E245C" w:rsidP="000D4443"/>
        </w:tc>
      </w:tr>
    </w:tbl>
    <w:p w14:paraId="7496C3D1" w14:textId="77777777" w:rsidR="000E245C" w:rsidRDefault="000E245C" w:rsidP="000E245C"/>
    <w:p w14:paraId="56E32861" w14:textId="77777777" w:rsidR="000E245C" w:rsidRDefault="000E245C" w:rsidP="000E245C">
      <w:pPr>
        <w:tabs>
          <w:tab w:val="left" w:pos="7358"/>
        </w:tabs>
      </w:pPr>
      <w:r>
        <w:t xml:space="preserve">Aldus naar waarheid opgemaakt </w:t>
      </w:r>
      <w:r w:rsidRPr="00EB7BB2">
        <w:t>te</w:t>
      </w:r>
      <w:r>
        <w:t xml:space="preserve"> </w:t>
      </w:r>
      <w:r w:rsidRPr="00EB7BB2">
        <w:t>…</w:t>
      </w:r>
      <w:r>
        <w:t>…</w:t>
      </w:r>
      <w:r w:rsidRPr="00EB7BB2">
        <w:t>………………………</w:t>
      </w:r>
      <w:r>
        <w:t>….</w:t>
      </w:r>
      <w:r w:rsidRPr="00EB7BB2">
        <w:t>……</w:t>
      </w:r>
      <w:r>
        <w:t xml:space="preserve">……(plaats) </w:t>
      </w:r>
      <w:r w:rsidRPr="00EB7BB2">
        <w:t>de</w:t>
      </w:r>
      <w:r>
        <w:t xml:space="preserve"> …………………………………… </w:t>
      </w:r>
      <w:r w:rsidRPr="00EB7BB2">
        <w:t>(datum)</w:t>
      </w:r>
    </w:p>
    <w:p w14:paraId="6390EA07" w14:textId="77777777" w:rsidR="000E245C" w:rsidRPr="00EB7BB2" w:rsidRDefault="000E245C" w:rsidP="000E245C">
      <w:pPr>
        <w:tabs>
          <w:tab w:val="left" w:pos="7358"/>
        </w:tabs>
      </w:pPr>
    </w:p>
    <w:p w14:paraId="496EF1BF" w14:textId="77777777" w:rsidR="000E245C" w:rsidRDefault="000E245C" w:rsidP="000E245C">
      <w:pPr>
        <w:tabs>
          <w:tab w:val="right" w:pos="7641"/>
        </w:tabs>
      </w:pPr>
      <w:r>
        <w:t>…………………..…………</w:t>
      </w:r>
      <w:r w:rsidRPr="00EB7BB2">
        <w:t>……………………………………</w:t>
      </w:r>
      <w:r>
        <w:t>……………...…</w:t>
      </w:r>
      <w:r w:rsidRPr="00EB7BB2">
        <w:t xml:space="preserve">(naam </w:t>
      </w:r>
      <w:r>
        <w:t>rechtsgeldig vertegenwoordiger gegadigde</w:t>
      </w:r>
      <w:r w:rsidRPr="00EB7BB2">
        <w:t>)</w:t>
      </w:r>
    </w:p>
    <w:p w14:paraId="403D191C" w14:textId="77777777" w:rsidR="000E245C" w:rsidRDefault="000E245C" w:rsidP="000E245C">
      <w:pPr>
        <w:tabs>
          <w:tab w:val="right" w:pos="7641"/>
        </w:tabs>
      </w:pPr>
    </w:p>
    <w:p w14:paraId="02F91028" w14:textId="77777777" w:rsidR="000E245C" w:rsidRDefault="000E245C" w:rsidP="000E245C">
      <w:pPr>
        <w:tabs>
          <w:tab w:val="right" w:pos="7641"/>
        </w:tabs>
      </w:pPr>
    </w:p>
    <w:p w14:paraId="27ED7EDD" w14:textId="77777777" w:rsidR="000E245C" w:rsidRDefault="000E245C" w:rsidP="000E245C">
      <w:pPr>
        <w:tabs>
          <w:tab w:val="right" w:pos="7641"/>
        </w:tabs>
      </w:pPr>
      <w:r>
        <w:t>……………………</w:t>
      </w:r>
      <w:r w:rsidRPr="00EB7BB2">
        <w:t>……………………………………</w:t>
      </w:r>
      <w:r>
        <w:t>……………...…</w:t>
      </w:r>
      <w:r w:rsidRPr="00EB7BB2">
        <w:t>(</w:t>
      </w:r>
      <w:r>
        <w:t>h</w:t>
      </w:r>
      <w:r w:rsidRPr="00EB7BB2">
        <w:t>andtekening</w:t>
      </w:r>
      <w:r>
        <w:t xml:space="preserve"> rechtsgeldig vertegenwoordiger gegadigde</w:t>
      </w:r>
      <w:r w:rsidRPr="00EB7BB2">
        <w:t>)</w:t>
      </w:r>
    </w:p>
    <w:p w14:paraId="5D289DD5" w14:textId="77777777" w:rsidR="000E245C" w:rsidRDefault="000E245C" w:rsidP="000E245C">
      <w:pPr>
        <w:spacing w:line="240" w:lineRule="auto"/>
        <w:rPr>
          <w:i/>
        </w:rPr>
      </w:pPr>
      <w:r>
        <w:rPr>
          <w:i/>
        </w:rPr>
        <w:br w:type="page"/>
      </w:r>
    </w:p>
    <w:p w14:paraId="7A3BD209" w14:textId="77777777" w:rsidR="000E245C" w:rsidRPr="00B17CC5" w:rsidRDefault="000E245C" w:rsidP="000E245C">
      <w:pPr>
        <w:rPr>
          <w:i/>
        </w:rPr>
      </w:pPr>
      <w:r>
        <w:rPr>
          <w:i/>
        </w:rPr>
        <w:lastRenderedPageBreak/>
        <w:t>Kerncompetentie 2: NVIS</w:t>
      </w:r>
    </w:p>
    <w:p w14:paraId="63F5A56B" w14:textId="77777777" w:rsidR="000E245C" w:rsidRPr="007C3A40" w:rsidRDefault="000E245C" w:rsidP="000E245C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79"/>
        <w:gridCol w:w="6226"/>
      </w:tblGrid>
      <w:tr w:rsidR="000E245C" w14:paraId="5E718420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61D7E757" w14:textId="77777777" w:rsidR="000E245C" w:rsidRDefault="000E245C" w:rsidP="000D4443">
            <w:r>
              <w:t>Startdatum contract:</w:t>
            </w:r>
          </w:p>
        </w:tc>
        <w:tc>
          <w:tcPr>
            <w:tcW w:w="6226" w:type="dxa"/>
          </w:tcPr>
          <w:p w14:paraId="32D2DCE8" w14:textId="77777777" w:rsidR="000E245C" w:rsidRDefault="000E245C" w:rsidP="000D4443"/>
        </w:tc>
      </w:tr>
      <w:tr w:rsidR="000E245C" w14:paraId="4E04C631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43E6A348" w14:textId="77777777" w:rsidR="000E245C" w:rsidRDefault="000E245C" w:rsidP="000D4443">
            <w:r>
              <w:t>Aantal vlieguren buiten UDP per jaar:</w:t>
            </w:r>
          </w:p>
        </w:tc>
        <w:tc>
          <w:tcPr>
            <w:tcW w:w="6226" w:type="dxa"/>
          </w:tcPr>
          <w:p w14:paraId="0212CAF7" w14:textId="77777777" w:rsidR="000E245C" w:rsidRDefault="000E245C" w:rsidP="000D4443">
            <w:r>
              <w:t>Jaar 1:</w:t>
            </w:r>
          </w:p>
          <w:p w14:paraId="260115FC" w14:textId="77777777" w:rsidR="000E245C" w:rsidRDefault="000E245C" w:rsidP="000D4443">
            <w:r>
              <w:t>Jaar 2:</w:t>
            </w:r>
          </w:p>
          <w:p w14:paraId="12B53D7E" w14:textId="77777777" w:rsidR="000E245C" w:rsidRDefault="000E245C" w:rsidP="000D4443"/>
        </w:tc>
      </w:tr>
      <w:tr w:rsidR="000E245C" w14:paraId="3D402858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28342137" w14:textId="77777777" w:rsidR="000E245C" w:rsidRDefault="000E245C" w:rsidP="000D4443">
            <w:r>
              <w:t>Type NVIS:</w:t>
            </w:r>
          </w:p>
        </w:tc>
        <w:tc>
          <w:tcPr>
            <w:tcW w:w="6226" w:type="dxa"/>
          </w:tcPr>
          <w:p w14:paraId="72EB0588" w14:textId="77777777" w:rsidR="000E245C" w:rsidRDefault="000E245C" w:rsidP="000D4443"/>
        </w:tc>
      </w:tr>
      <w:tr w:rsidR="000E245C" w14:paraId="4F4200A6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61588E36" w14:textId="77777777" w:rsidR="000E245C" w:rsidRDefault="000E245C" w:rsidP="000D4443">
            <w:r>
              <w:t xml:space="preserve">Locaties helikopterstandplaats(en): </w:t>
            </w:r>
          </w:p>
        </w:tc>
        <w:tc>
          <w:tcPr>
            <w:tcW w:w="6226" w:type="dxa"/>
          </w:tcPr>
          <w:p w14:paraId="1D548A15" w14:textId="77777777" w:rsidR="000E245C" w:rsidRDefault="000E245C" w:rsidP="000D4443"/>
        </w:tc>
      </w:tr>
      <w:tr w:rsidR="000E245C" w14:paraId="1DF46A22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321FC2E9" w14:textId="77777777" w:rsidR="000E245C" w:rsidRDefault="000E245C" w:rsidP="000D4443">
            <w:r>
              <w:t>Naam opdrachtgever:</w:t>
            </w:r>
          </w:p>
        </w:tc>
        <w:tc>
          <w:tcPr>
            <w:tcW w:w="6226" w:type="dxa"/>
          </w:tcPr>
          <w:p w14:paraId="07853FFC" w14:textId="77777777" w:rsidR="000E245C" w:rsidRDefault="000E245C" w:rsidP="000D4443"/>
        </w:tc>
      </w:tr>
      <w:tr w:rsidR="000E245C" w14:paraId="12510951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44986E0C" w14:textId="77777777" w:rsidR="000E245C" w:rsidRDefault="000E245C" w:rsidP="000D4443">
            <w:r>
              <w:t>Adres en contactgegevens opdrachtgever:</w:t>
            </w:r>
          </w:p>
        </w:tc>
        <w:tc>
          <w:tcPr>
            <w:tcW w:w="6226" w:type="dxa"/>
          </w:tcPr>
          <w:p w14:paraId="26C29814" w14:textId="77777777" w:rsidR="000E245C" w:rsidRDefault="000E245C" w:rsidP="000D4443"/>
        </w:tc>
      </w:tr>
      <w:tr w:rsidR="000E245C" w14:paraId="0EA5E573" w14:textId="77777777" w:rsidTr="000D4443">
        <w:tc>
          <w:tcPr>
            <w:tcW w:w="9905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49DF17EE" w14:textId="77777777" w:rsidR="000E245C" w:rsidRDefault="000E245C" w:rsidP="000D4443"/>
        </w:tc>
      </w:tr>
      <w:tr w:rsidR="000E245C" w14:paraId="39EDA45E" w14:textId="77777777" w:rsidTr="000D4443">
        <w:tc>
          <w:tcPr>
            <w:tcW w:w="9905" w:type="dxa"/>
            <w:gridSpan w:val="2"/>
            <w:tcBorders>
              <w:top w:val="single" w:sz="4" w:space="0" w:color="FFFFFF" w:themeColor="background1"/>
              <w:left w:val="nil"/>
              <w:right w:val="nil"/>
            </w:tcBorders>
          </w:tcPr>
          <w:p w14:paraId="0D60140B" w14:textId="77777777" w:rsidR="000E245C" w:rsidRDefault="000E245C" w:rsidP="000D4443">
            <w:r>
              <w:t>Overzicht van de genoemde vlieguren buiten UDP</w:t>
            </w:r>
          </w:p>
        </w:tc>
      </w:tr>
      <w:tr w:rsidR="000E245C" w14:paraId="0BEE65F5" w14:textId="77777777" w:rsidTr="000D4443">
        <w:tc>
          <w:tcPr>
            <w:tcW w:w="9905" w:type="dxa"/>
            <w:gridSpan w:val="2"/>
            <w:tcBorders>
              <w:top w:val="single" w:sz="4" w:space="0" w:color="FFFFFF" w:themeColor="background1"/>
              <w:left w:val="single" w:sz="4" w:space="0" w:color="000000"/>
              <w:right w:val="single" w:sz="4" w:space="0" w:color="000000"/>
            </w:tcBorders>
          </w:tcPr>
          <w:p w14:paraId="6CC770BA" w14:textId="77777777" w:rsidR="000E245C" w:rsidRDefault="000E245C" w:rsidP="000D4443"/>
          <w:p w14:paraId="3A3C93D2" w14:textId="77777777" w:rsidR="000E245C" w:rsidRDefault="000E245C" w:rsidP="000D4443"/>
          <w:p w14:paraId="40FFA9B1" w14:textId="77777777" w:rsidR="000E245C" w:rsidRDefault="000E245C" w:rsidP="000D4443"/>
          <w:p w14:paraId="2B1DD34E" w14:textId="77777777" w:rsidR="000E245C" w:rsidRDefault="000E245C" w:rsidP="000D4443"/>
          <w:p w14:paraId="32400F4F" w14:textId="77777777" w:rsidR="000E245C" w:rsidRDefault="000E245C" w:rsidP="000D4443"/>
          <w:p w14:paraId="5E981779" w14:textId="77777777" w:rsidR="000E245C" w:rsidRDefault="000E245C" w:rsidP="000D4443"/>
          <w:p w14:paraId="0BC96BA1" w14:textId="77777777" w:rsidR="000E245C" w:rsidRDefault="000E245C" w:rsidP="000D4443"/>
          <w:p w14:paraId="4932BDD4" w14:textId="77777777" w:rsidR="000E245C" w:rsidRDefault="000E245C" w:rsidP="000D4443"/>
          <w:p w14:paraId="3AA94CA7" w14:textId="77777777" w:rsidR="000E245C" w:rsidRDefault="000E245C" w:rsidP="000D4443"/>
        </w:tc>
      </w:tr>
      <w:tr w:rsidR="000E245C" w14:paraId="3986ED1B" w14:textId="77777777" w:rsidTr="000D4443">
        <w:tc>
          <w:tcPr>
            <w:tcW w:w="9905" w:type="dxa"/>
            <w:gridSpan w:val="2"/>
            <w:tcBorders>
              <w:top w:val="single" w:sz="4" w:space="0" w:color="FFFFFF" w:themeColor="background1"/>
              <w:left w:val="nil"/>
              <w:right w:val="nil"/>
            </w:tcBorders>
          </w:tcPr>
          <w:p w14:paraId="53CA1FD3" w14:textId="77777777" w:rsidR="000E245C" w:rsidRDefault="000E245C" w:rsidP="000D4443"/>
          <w:p w14:paraId="0C33C7DC" w14:textId="77777777" w:rsidR="000E245C" w:rsidRDefault="000E245C" w:rsidP="000D4443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2"/>
            </w:r>
            <w:r>
              <w:t>: (bij uitvoering in combinatie het eigen aandeel)</w:t>
            </w:r>
          </w:p>
        </w:tc>
      </w:tr>
      <w:tr w:rsidR="000E245C" w14:paraId="4A920FE9" w14:textId="77777777" w:rsidTr="000D4443">
        <w:tc>
          <w:tcPr>
            <w:tcW w:w="9905" w:type="dxa"/>
            <w:gridSpan w:val="2"/>
          </w:tcPr>
          <w:p w14:paraId="084308C4" w14:textId="77777777" w:rsidR="000E245C" w:rsidRDefault="000E245C" w:rsidP="000D4443"/>
          <w:p w14:paraId="0EB40685" w14:textId="77777777" w:rsidR="000E245C" w:rsidRDefault="000E245C" w:rsidP="000D4443"/>
          <w:p w14:paraId="2B6AE273" w14:textId="77777777" w:rsidR="000E245C" w:rsidRDefault="000E245C" w:rsidP="000D4443"/>
          <w:p w14:paraId="3E7E3037" w14:textId="77777777" w:rsidR="000E245C" w:rsidRDefault="000E245C" w:rsidP="000D4443"/>
          <w:p w14:paraId="0A0C910A" w14:textId="77777777" w:rsidR="000E245C" w:rsidRDefault="000E245C" w:rsidP="000D4443"/>
          <w:p w14:paraId="1F24E50E" w14:textId="77777777" w:rsidR="000E245C" w:rsidRDefault="000E245C" w:rsidP="000D4443"/>
          <w:p w14:paraId="65741B4E" w14:textId="77777777" w:rsidR="000E245C" w:rsidRDefault="000E245C" w:rsidP="000D4443"/>
          <w:p w14:paraId="32487BA5" w14:textId="77777777" w:rsidR="000E245C" w:rsidRDefault="000E245C" w:rsidP="000D4443"/>
          <w:p w14:paraId="21BC2988" w14:textId="77777777" w:rsidR="000E245C" w:rsidRDefault="000E245C" w:rsidP="000D4443"/>
        </w:tc>
      </w:tr>
    </w:tbl>
    <w:p w14:paraId="60793EC0" w14:textId="77777777" w:rsidR="000E245C" w:rsidRDefault="000E245C" w:rsidP="000E245C">
      <w:pPr>
        <w:rPr>
          <w:i/>
        </w:rPr>
      </w:pPr>
    </w:p>
    <w:p w14:paraId="2669352D" w14:textId="77777777" w:rsidR="000E245C" w:rsidRDefault="000E245C" w:rsidP="000E245C">
      <w:pPr>
        <w:tabs>
          <w:tab w:val="left" w:pos="7358"/>
        </w:tabs>
      </w:pPr>
      <w:r>
        <w:t xml:space="preserve">Aldus naar waarheid opgemaakt </w:t>
      </w:r>
      <w:r w:rsidRPr="00EB7BB2">
        <w:t>te</w:t>
      </w:r>
      <w:r>
        <w:t xml:space="preserve"> </w:t>
      </w:r>
      <w:r w:rsidRPr="00EB7BB2">
        <w:t>…</w:t>
      </w:r>
      <w:r>
        <w:t>…</w:t>
      </w:r>
      <w:r w:rsidRPr="00EB7BB2">
        <w:t>………………………</w:t>
      </w:r>
      <w:r>
        <w:t>….</w:t>
      </w:r>
      <w:r w:rsidRPr="00EB7BB2">
        <w:t>……</w:t>
      </w:r>
      <w:r>
        <w:t xml:space="preserve">……(plaats) </w:t>
      </w:r>
      <w:r w:rsidRPr="00EB7BB2">
        <w:t>de</w:t>
      </w:r>
      <w:r>
        <w:t xml:space="preserve"> …………………………………… </w:t>
      </w:r>
      <w:r w:rsidRPr="00EB7BB2">
        <w:t>(datum)</w:t>
      </w:r>
    </w:p>
    <w:p w14:paraId="2D29C8A1" w14:textId="77777777" w:rsidR="000E245C" w:rsidRPr="00EB7BB2" w:rsidRDefault="000E245C" w:rsidP="000E245C">
      <w:pPr>
        <w:tabs>
          <w:tab w:val="left" w:pos="7358"/>
        </w:tabs>
      </w:pPr>
    </w:p>
    <w:p w14:paraId="370294B1" w14:textId="77777777" w:rsidR="000E245C" w:rsidRDefault="000E245C" w:rsidP="000E245C">
      <w:pPr>
        <w:tabs>
          <w:tab w:val="right" w:pos="7641"/>
        </w:tabs>
      </w:pPr>
      <w:r>
        <w:t>…………………..…………</w:t>
      </w:r>
      <w:r w:rsidRPr="00EB7BB2">
        <w:t>……………………………………</w:t>
      </w:r>
      <w:r>
        <w:t>……………...…</w:t>
      </w:r>
      <w:r w:rsidRPr="00EB7BB2">
        <w:t xml:space="preserve">(naam </w:t>
      </w:r>
      <w:r>
        <w:t>rechtsgeldig vertegenwoordiger gegadigde</w:t>
      </w:r>
      <w:r w:rsidRPr="00EB7BB2">
        <w:t>)</w:t>
      </w:r>
    </w:p>
    <w:p w14:paraId="790F19B9" w14:textId="77777777" w:rsidR="000E245C" w:rsidRDefault="000E245C" w:rsidP="000E245C">
      <w:pPr>
        <w:tabs>
          <w:tab w:val="right" w:pos="7641"/>
        </w:tabs>
      </w:pPr>
    </w:p>
    <w:p w14:paraId="535ABCBA" w14:textId="77777777" w:rsidR="000E245C" w:rsidRDefault="000E245C" w:rsidP="000E245C">
      <w:pPr>
        <w:tabs>
          <w:tab w:val="right" w:pos="7641"/>
        </w:tabs>
      </w:pPr>
    </w:p>
    <w:p w14:paraId="5B070269" w14:textId="77777777" w:rsidR="000E245C" w:rsidRDefault="000E245C" w:rsidP="000E245C">
      <w:pPr>
        <w:tabs>
          <w:tab w:val="right" w:pos="7641"/>
        </w:tabs>
      </w:pPr>
      <w:r>
        <w:t>……………………</w:t>
      </w:r>
      <w:r w:rsidRPr="00EB7BB2">
        <w:t>……………………………………</w:t>
      </w:r>
      <w:r>
        <w:t>……………...…</w:t>
      </w:r>
      <w:r w:rsidRPr="00EB7BB2">
        <w:t>(</w:t>
      </w:r>
      <w:r>
        <w:t>h</w:t>
      </w:r>
      <w:r w:rsidRPr="00EB7BB2">
        <w:t>andtekening</w:t>
      </w:r>
      <w:r>
        <w:t xml:space="preserve"> rechtsgeldig vertegenwoordiger gegadigde</w:t>
      </w:r>
      <w:r w:rsidRPr="00EB7BB2">
        <w:t>)</w:t>
      </w:r>
    </w:p>
    <w:p w14:paraId="36F463FE" w14:textId="77777777" w:rsidR="000E245C" w:rsidRDefault="000E245C" w:rsidP="000E245C">
      <w:pPr>
        <w:spacing w:line="240" w:lineRule="auto"/>
        <w:rPr>
          <w:i/>
        </w:rPr>
      </w:pPr>
      <w:r>
        <w:rPr>
          <w:i/>
        </w:rPr>
        <w:br w:type="page"/>
      </w:r>
    </w:p>
    <w:p w14:paraId="58ACC5B0" w14:textId="77777777" w:rsidR="000E245C" w:rsidRPr="00B17CC5" w:rsidRDefault="000E245C" w:rsidP="000E245C">
      <w:pPr>
        <w:rPr>
          <w:i/>
        </w:rPr>
      </w:pPr>
      <w:r>
        <w:rPr>
          <w:i/>
        </w:rPr>
        <w:lastRenderedPageBreak/>
        <w:t>Kerncompetentie 3: niet voorverkende landingslocaties binnen de bebouwde kom (</w:t>
      </w:r>
      <w:proofErr w:type="spellStart"/>
      <w:r>
        <w:rPr>
          <w:i/>
        </w:rPr>
        <w:t>confined</w:t>
      </w:r>
      <w:proofErr w:type="spellEnd"/>
      <w:r>
        <w:rPr>
          <w:i/>
        </w:rPr>
        <w:t xml:space="preserve"> area)</w:t>
      </w:r>
    </w:p>
    <w:p w14:paraId="7728D68A" w14:textId="77777777" w:rsidR="000E245C" w:rsidRPr="007C3A40" w:rsidRDefault="000E245C" w:rsidP="000E245C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79"/>
        <w:gridCol w:w="6226"/>
      </w:tblGrid>
      <w:tr w:rsidR="000E245C" w14:paraId="0439B945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74BB51A8" w14:textId="77777777" w:rsidR="000E245C" w:rsidRDefault="000E245C" w:rsidP="000D4443">
            <w:r>
              <w:t>Startdatum contract:</w:t>
            </w:r>
          </w:p>
        </w:tc>
        <w:tc>
          <w:tcPr>
            <w:tcW w:w="6226" w:type="dxa"/>
          </w:tcPr>
          <w:p w14:paraId="51389F07" w14:textId="77777777" w:rsidR="000E245C" w:rsidRDefault="000E245C" w:rsidP="000D4443"/>
        </w:tc>
      </w:tr>
      <w:tr w:rsidR="000E245C" w14:paraId="51005FEF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35854ADB" w14:textId="77777777" w:rsidR="000E245C" w:rsidRDefault="000E245C" w:rsidP="000D4443">
            <w:r>
              <w:t>Aantal landingen op niet voorverkende landingslocaties binnen de bebouwde kom (</w:t>
            </w:r>
            <w:proofErr w:type="spellStart"/>
            <w:r>
              <w:t>confined</w:t>
            </w:r>
            <w:proofErr w:type="spellEnd"/>
            <w:r>
              <w:t xml:space="preserve"> area):</w:t>
            </w:r>
          </w:p>
        </w:tc>
        <w:tc>
          <w:tcPr>
            <w:tcW w:w="6226" w:type="dxa"/>
          </w:tcPr>
          <w:p w14:paraId="559595A4" w14:textId="77777777" w:rsidR="000E245C" w:rsidRDefault="000E245C" w:rsidP="000D4443">
            <w:r>
              <w:t>Jaar 1:</w:t>
            </w:r>
          </w:p>
          <w:p w14:paraId="669A8580" w14:textId="77777777" w:rsidR="000E245C" w:rsidRDefault="000E245C" w:rsidP="000D4443">
            <w:r>
              <w:t>Jaar 2:</w:t>
            </w:r>
          </w:p>
        </w:tc>
      </w:tr>
      <w:tr w:rsidR="000E245C" w14:paraId="09EB8425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166D24E6" w14:textId="77777777" w:rsidR="000E245C" w:rsidRDefault="000E245C" w:rsidP="000D4443">
            <w:r>
              <w:t xml:space="preserve">Locaties helikopterstandplaats(en): </w:t>
            </w:r>
          </w:p>
        </w:tc>
        <w:tc>
          <w:tcPr>
            <w:tcW w:w="6226" w:type="dxa"/>
          </w:tcPr>
          <w:p w14:paraId="742D538F" w14:textId="77777777" w:rsidR="000E245C" w:rsidRDefault="000E245C" w:rsidP="000D4443"/>
        </w:tc>
      </w:tr>
      <w:tr w:rsidR="000E245C" w14:paraId="6AC77F55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2B394833" w14:textId="77777777" w:rsidR="000E245C" w:rsidRDefault="000E245C" w:rsidP="000D4443">
            <w:r>
              <w:t>Naam opdrachtgever:</w:t>
            </w:r>
          </w:p>
        </w:tc>
        <w:tc>
          <w:tcPr>
            <w:tcW w:w="6226" w:type="dxa"/>
          </w:tcPr>
          <w:p w14:paraId="4F938E50" w14:textId="77777777" w:rsidR="000E245C" w:rsidRDefault="000E245C" w:rsidP="000D4443"/>
        </w:tc>
      </w:tr>
      <w:tr w:rsidR="000E245C" w14:paraId="7AE0E5FE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026CCBC8" w14:textId="77777777" w:rsidR="000E245C" w:rsidRDefault="000E245C" w:rsidP="000D4443">
            <w:r>
              <w:t>Adres en contactgegevens opdrachtgever:</w:t>
            </w:r>
          </w:p>
        </w:tc>
        <w:tc>
          <w:tcPr>
            <w:tcW w:w="6226" w:type="dxa"/>
          </w:tcPr>
          <w:p w14:paraId="22D25A5A" w14:textId="77777777" w:rsidR="000E245C" w:rsidRDefault="000E245C" w:rsidP="000D4443"/>
        </w:tc>
      </w:tr>
      <w:tr w:rsidR="000E245C" w14:paraId="4E2CFD3C" w14:textId="77777777" w:rsidTr="000D4443">
        <w:tc>
          <w:tcPr>
            <w:tcW w:w="9905" w:type="dxa"/>
            <w:gridSpan w:val="2"/>
            <w:tcBorders>
              <w:top w:val="single" w:sz="4" w:space="0" w:color="FFFFFF" w:themeColor="background1"/>
              <w:left w:val="nil"/>
              <w:right w:val="nil"/>
            </w:tcBorders>
          </w:tcPr>
          <w:p w14:paraId="20E43411" w14:textId="77777777" w:rsidR="000E245C" w:rsidRDefault="000E245C" w:rsidP="000D4443"/>
          <w:p w14:paraId="6DAE2E24" w14:textId="77777777" w:rsidR="000E245C" w:rsidRDefault="000E245C" w:rsidP="000D4443">
            <w:r>
              <w:t>Overzicht van de genoemde landingen op niet voorverkende landingslocaties binnen de bebouwde kom (</w:t>
            </w:r>
            <w:proofErr w:type="spellStart"/>
            <w:r>
              <w:t>confined</w:t>
            </w:r>
            <w:proofErr w:type="spellEnd"/>
            <w:r>
              <w:t xml:space="preserve"> area)</w:t>
            </w:r>
          </w:p>
        </w:tc>
      </w:tr>
      <w:tr w:rsidR="000E245C" w14:paraId="491200DB" w14:textId="77777777" w:rsidTr="000D4443">
        <w:tc>
          <w:tcPr>
            <w:tcW w:w="9905" w:type="dxa"/>
            <w:gridSpan w:val="2"/>
          </w:tcPr>
          <w:p w14:paraId="2EFBBED7" w14:textId="77777777" w:rsidR="000E245C" w:rsidRDefault="000E245C" w:rsidP="000D4443"/>
          <w:p w14:paraId="0AD501FE" w14:textId="77777777" w:rsidR="000E245C" w:rsidRDefault="000E245C" w:rsidP="000D4443"/>
          <w:p w14:paraId="28BA367B" w14:textId="77777777" w:rsidR="000E245C" w:rsidRDefault="000E245C" w:rsidP="000D4443"/>
          <w:p w14:paraId="0AC8D1EC" w14:textId="77777777" w:rsidR="000E245C" w:rsidRDefault="000E245C" w:rsidP="000D4443"/>
          <w:p w14:paraId="5529F7EA" w14:textId="77777777" w:rsidR="000E245C" w:rsidRDefault="000E245C" w:rsidP="000D4443"/>
          <w:p w14:paraId="4618BA27" w14:textId="77777777" w:rsidR="000E245C" w:rsidRDefault="000E245C" w:rsidP="000D4443"/>
          <w:p w14:paraId="3DAA4475" w14:textId="77777777" w:rsidR="000E245C" w:rsidRDefault="000E245C" w:rsidP="000D4443"/>
          <w:p w14:paraId="4811119F" w14:textId="77777777" w:rsidR="000E245C" w:rsidRDefault="000E245C" w:rsidP="000D4443"/>
          <w:p w14:paraId="51DDE7CA" w14:textId="77777777" w:rsidR="000E245C" w:rsidRDefault="000E245C" w:rsidP="000D4443"/>
        </w:tc>
      </w:tr>
      <w:tr w:rsidR="000E245C" w14:paraId="6BAFF44B" w14:textId="77777777" w:rsidTr="000D4443">
        <w:tc>
          <w:tcPr>
            <w:tcW w:w="9905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52B7AE8B" w14:textId="77777777" w:rsidR="000E245C" w:rsidRDefault="000E245C" w:rsidP="000D4443"/>
        </w:tc>
      </w:tr>
      <w:tr w:rsidR="000E245C" w14:paraId="09426D30" w14:textId="77777777" w:rsidTr="000D4443">
        <w:tc>
          <w:tcPr>
            <w:tcW w:w="9905" w:type="dxa"/>
            <w:gridSpan w:val="2"/>
            <w:tcBorders>
              <w:top w:val="single" w:sz="4" w:space="0" w:color="FFFFFF" w:themeColor="background1"/>
              <w:left w:val="nil"/>
              <w:right w:val="nil"/>
            </w:tcBorders>
          </w:tcPr>
          <w:p w14:paraId="583BCD5E" w14:textId="77777777" w:rsidR="000E245C" w:rsidRDefault="000E245C" w:rsidP="000D4443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3"/>
            </w:r>
            <w:r>
              <w:t>: (bij uitvoering in combinatie het eigen aandeel)</w:t>
            </w:r>
          </w:p>
        </w:tc>
      </w:tr>
      <w:tr w:rsidR="000E245C" w14:paraId="76FBF9F2" w14:textId="77777777" w:rsidTr="000D4443">
        <w:tc>
          <w:tcPr>
            <w:tcW w:w="9905" w:type="dxa"/>
            <w:gridSpan w:val="2"/>
          </w:tcPr>
          <w:p w14:paraId="54637C57" w14:textId="77777777" w:rsidR="000E245C" w:rsidRDefault="000E245C" w:rsidP="000D4443"/>
          <w:p w14:paraId="07A5EE66" w14:textId="77777777" w:rsidR="000E245C" w:rsidRDefault="000E245C" w:rsidP="000D4443"/>
          <w:p w14:paraId="03B77BE7" w14:textId="77777777" w:rsidR="000E245C" w:rsidRDefault="000E245C" w:rsidP="000D4443"/>
          <w:p w14:paraId="3118ECEA" w14:textId="77777777" w:rsidR="000E245C" w:rsidRDefault="000E245C" w:rsidP="000D4443"/>
          <w:p w14:paraId="244595FD" w14:textId="77777777" w:rsidR="000E245C" w:rsidRDefault="000E245C" w:rsidP="000D4443"/>
          <w:p w14:paraId="1C97E19B" w14:textId="77777777" w:rsidR="000E245C" w:rsidRDefault="000E245C" w:rsidP="000D4443"/>
          <w:p w14:paraId="09B6B0DB" w14:textId="77777777" w:rsidR="000E245C" w:rsidRDefault="000E245C" w:rsidP="000D4443"/>
          <w:p w14:paraId="40AB8837" w14:textId="77777777" w:rsidR="000E245C" w:rsidRDefault="000E245C" w:rsidP="000D4443"/>
          <w:p w14:paraId="0F958AD6" w14:textId="77777777" w:rsidR="000E245C" w:rsidRDefault="000E245C" w:rsidP="000D4443"/>
        </w:tc>
      </w:tr>
    </w:tbl>
    <w:p w14:paraId="3BB0C0AF" w14:textId="77777777" w:rsidR="000E245C" w:rsidRDefault="000E245C" w:rsidP="000E245C"/>
    <w:p w14:paraId="06DCD883" w14:textId="77777777" w:rsidR="000E245C" w:rsidRDefault="000E245C" w:rsidP="000E245C">
      <w:pPr>
        <w:tabs>
          <w:tab w:val="left" w:pos="7358"/>
        </w:tabs>
      </w:pPr>
      <w:r>
        <w:t xml:space="preserve">Aldus naar waarheid opgemaakt </w:t>
      </w:r>
      <w:r w:rsidRPr="00EB7BB2">
        <w:t>te</w:t>
      </w:r>
      <w:r>
        <w:t xml:space="preserve"> </w:t>
      </w:r>
      <w:r w:rsidRPr="00EB7BB2">
        <w:t>…</w:t>
      </w:r>
      <w:r>
        <w:t>…</w:t>
      </w:r>
      <w:r w:rsidRPr="00EB7BB2">
        <w:t>………………………</w:t>
      </w:r>
      <w:r>
        <w:t>….</w:t>
      </w:r>
      <w:r w:rsidRPr="00EB7BB2">
        <w:t>……</w:t>
      </w:r>
      <w:r>
        <w:t xml:space="preserve">……(plaats) </w:t>
      </w:r>
      <w:r w:rsidRPr="00EB7BB2">
        <w:t>de</w:t>
      </w:r>
      <w:r>
        <w:t xml:space="preserve"> …………………………………… </w:t>
      </w:r>
      <w:r w:rsidRPr="00EB7BB2">
        <w:t>(datum)</w:t>
      </w:r>
    </w:p>
    <w:p w14:paraId="616AD262" w14:textId="77777777" w:rsidR="000E245C" w:rsidRPr="00EB7BB2" w:rsidRDefault="000E245C" w:rsidP="000E245C">
      <w:pPr>
        <w:tabs>
          <w:tab w:val="left" w:pos="7358"/>
        </w:tabs>
      </w:pPr>
    </w:p>
    <w:p w14:paraId="5A15EDAA" w14:textId="77777777" w:rsidR="000E245C" w:rsidRDefault="000E245C" w:rsidP="000E245C">
      <w:pPr>
        <w:tabs>
          <w:tab w:val="right" w:pos="7641"/>
        </w:tabs>
      </w:pPr>
      <w:r>
        <w:t>…………………..…………</w:t>
      </w:r>
      <w:r w:rsidRPr="00EB7BB2">
        <w:t>……………………………………</w:t>
      </w:r>
      <w:r>
        <w:t>……………...…</w:t>
      </w:r>
      <w:r w:rsidRPr="00EB7BB2">
        <w:t xml:space="preserve">(naam </w:t>
      </w:r>
      <w:r>
        <w:t>rechtsgeldig vertegenwoordiger gegadigde</w:t>
      </w:r>
      <w:r w:rsidRPr="00EB7BB2">
        <w:t>)</w:t>
      </w:r>
    </w:p>
    <w:p w14:paraId="164B7A76" w14:textId="77777777" w:rsidR="000E245C" w:rsidRDefault="000E245C" w:rsidP="000E245C">
      <w:pPr>
        <w:tabs>
          <w:tab w:val="right" w:pos="7641"/>
        </w:tabs>
      </w:pPr>
    </w:p>
    <w:p w14:paraId="68A5C354" w14:textId="77777777" w:rsidR="000E245C" w:rsidRDefault="000E245C" w:rsidP="000E245C">
      <w:pPr>
        <w:tabs>
          <w:tab w:val="right" w:pos="7641"/>
        </w:tabs>
      </w:pPr>
    </w:p>
    <w:p w14:paraId="3A434BC7" w14:textId="77777777" w:rsidR="000E245C" w:rsidRDefault="000E245C" w:rsidP="000E245C">
      <w:pPr>
        <w:tabs>
          <w:tab w:val="right" w:pos="7641"/>
        </w:tabs>
      </w:pPr>
      <w:r>
        <w:t>……………………</w:t>
      </w:r>
      <w:r w:rsidRPr="00EB7BB2">
        <w:t>……………………………………</w:t>
      </w:r>
      <w:r>
        <w:t>……………...…</w:t>
      </w:r>
      <w:r w:rsidRPr="00EB7BB2">
        <w:t>(</w:t>
      </w:r>
      <w:r>
        <w:t>h</w:t>
      </w:r>
      <w:r w:rsidRPr="00EB7BB2">
        <w:t>andtekening</w:t>
      </w:r>
      <w:r>
        <w:t xml:space="preserve"> rechtsgeldig vertegenwoordiger gegadigde</w:t>
      </w:r>
      <w:r w:rsidRPr="00EB7BB2">
        <w:t>)</w:t>
      </w:r>
    </w:p>
    <w:p w14:paraId="42BED81A" w14:textId="77777777" w:rsidR="000E245C" w:rsidRDefault="000E245C" w:rsidP="000E245C">
      <w:pPr>
        <w:spacing w:line="240" w:lineRule="auto"/>
      </w:pPr>
      <w:r>
        <w:br w:type="page"/>
      </w:r>
    </w:p>
    <w:p w14:paraId="2E7529E0" w14:textId="77777777" w:rsidR="000E245C" w:rsidRPr="00B17CC5" w:rsidRDefault="000E245C" w:rsidP="000E245C">
      <w:pPr>
        <w:rPr>
          <w:i/>
        </w:rPr>
      </w:pPr>
      <w:r>
        <w:rPr>
          <w:i/>
        </w:rPr>
        <w:lastRenderedPageBreak/>
        <w:t>Selectiecriteria 1 en 2: HEMS-dienstverlening en uptime</w:t>
      </w:r>
    </w:p>
    <w:p w14:paraId="5FD43457" w14:textId="77777777" w:rsidR="000E245C" w:rsidRPr="007C3A40" w:rsidRDefault="000E245C" w:rsidP="000E245C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2"/>
        <w:gridCol w:w="5943"/>
      </w:tblGrid>
      <w:tr w:rsidR="000E245C" w14:paraId="7A6E3951" w14:textId="77777777" w:rsidTr="000D4443">
        <w:tc>
          <w:tcPr>
            <w:tcW w:w="3962" w:type="dxa"/>
            <w:tcBorders>
              <w:top w:val="nil"/>
              <w:left w:val="nil"/>
              <w:bottom w:val="nil"/>
            </w:tcBorders>
          </w:tcPr>
          <w:p w14:paraId="6AE8CFC2" w14:textId="77777777" w:rsidR="000E245C" w:rsidRDefault="000E245C" w:rsidP="000D4443">
            <w:r>
              <w:t>Startdatum contract:</w:t>
            </w:r>
          </w:p>
        </w:tc>
        <w:tc>
          <w:tcPr>
            <w:tcW w:w="5943" w:type="dxa"/>
          </w:tcPr>
          <w:p w14:paraId="007743BC" w14:textId="77777777" w:rsidR="000E245C" w:rsidRDefault="000E245C" w:rsidP="000D4443"/>
        </w:tc>
      </w:tr>
      <w:tr w:rsidR="000E245C" w14:paraId="6FD3DDEC" w14:textId="77777777" w:rsidTr="000D4443">
        <w:tc>
          <w:tcPr>
            <w:tcW w:w="3962" w:type="dxa"/>
            <w:tcBorders>
              <w:top w:val="nil"/>
              <w:left w:val="nil"/>
              <w:bottom w:val="nil"/>
            </w:tcBorders>
          </w:tcPr>
          <w:p w14:paraId="7199D734" w14:textId="77777777" w:rsidR="000E245C" w:rsidRDefault="000E245C" w:rsidP="000D4443">
            <w:r>
              <w:t>Aantal vlieguren per jaar:</w:t>
            </w:r>
          </w:p>
        </w:tc>
        <w:tc>
          <w:tcPr>
            <w:tcW w:w="5943" w:type="dxa"/>
          </w:tcPr>
          <w:p w14:paraId="35E1D828" w14:textId="77777777" w:rsidR="000E245C" w:rsidRDefault="000E245C" w:rsidP="000D4443">
            <w:r>
              <w:t>Jaar 1:</w:t>
            </w:r>
          </w:p>
          <w:p w14:paraId="342E5085" w14:textId="77777777" w:rsidR="000E245C" w:rsidRDefault="000E245C" w:rsidP="000D4443">
            <w:r>
              <w:t>Jaar 2:</w:t>
            </w:r>
          </w:p>
        </w:tc>
      </w:tr>
      <w:tr w:rsidR="000E245C" w14:paraId="0D1EB3DE" w14:textId="77777777" w:rsidTr="000D4443">
        <w:tc>
          <w:tcPr>
            <w:tcW w:w="3962" w:type="dxa"/>
            <w:tcBorders>
              <w:top w:val="nil"/>
              <w:left w:val="nil"/>
              <w:bottom w:val="nil"/>
            </w:tcBorders>
          </w:tcPr>
          <w:p w14:paraId="2DF59E3F" w14:textId="77777777" w:rsidR="000E245C" w:rsidRDefault="000E245C" w:rsidP="000D4443">
            <w:r>
              <w:t>Opdrachtnemer-downtime afgelopen 2 jaar:</w:t>
            </w:r>
          </w:p>
        </w:tc>
        <w:tc>
          <w:tcPr>
            <w:tcW w:w="5943" w:type="dxa"/>
          </w:tcPr>
          <w:p w14:paraId="42C4A5F0" w14:textId="77777777" w:rsidR="000E245C" w:rsidRPr="00970EA4" w:rsidRDefault="000E245C" w:rsidP="000D4443">
            <w:pPr>
              <w:jc w:val="right"/>
            </w:pPr>
            <w:r>
              <w:t>minuten</w:t>
            </w:r>
          </w:p>
        </w:tc>
      </w:tr>
      <w:tr w:rsidR="000E245C" w14:paraId="6FCA4769" w14:textId="77777777" w:rsidTr="000D4443">
        <w:tc>
          <w:tcPr>
            <w:tcW w:w="3962" w:type="dxa"/>
            <w:tcBorders>
              <w:top w:val="nil"/>
              <w:left w:val="nil"/>
              <w:bottom w:val="nil"/>
            </w:tcBorders>
          </w:tcPr>
          <w:p w14:paraId="6DE710A8" w14:textId="77777777" w:rsidR="000E245C" w:rsidRDefault="000E245C" w:rsidP="000D4443">
            <w:r>
              <w:t>Opdrachtnemer-uptime afgelopen 2 jaar:</w:t>
            </w:r>
          </w:p>
        </w:tc>
        <w:tc>
          <w:tcPr>
            <w:tcW w:w="5943" w:type="dxa"/>
          </w:tcPr>
          <w:p w14:paraId="5476E209" w14:textId="77777777" w:rsidR="000E245C" w:rsidRDefault="000E245C" w:rsidP="000D4443">
            <w:pPr>
              <w:jc w:val="right"/>
            </w:pPr>
            <w:r>
              <w:t>%</w:t>
            </w:r>
          </w:p>
        </w:tc>
      </w:tr>
      <w:tr w:rsidR="000E245C" w14:paraId="74D08D7A" w14:textId="77777777" w:rsidTr="000D4443">
        <w:tc>
          <w:tcPr>
            <w:tcW w:w="3962" w:type="dxa"/>
            <w:tcBorders>
              <w:top w:val="nil"/>
              <w:left w:val="nil"/>
              <w:bottom w:val="nil"/>
            </w:tcBorders>
          </w:tcPr>
          <w:p w14:paraId="3E2286AC" w14:textId="77777777" w:rsidR="000E245C" w:rsidRDefault="000E245C" w:rsidP="000D4443">
            <w:r>
              <w:t xml:space="preserve">Locatie(s) helikopterstandplaats(en): </w:t>
            </w:r>
          </w:p>
        </w:tc>
        <w:tc>
          <w:tcPr>
            <w:tcW w:w="5943" w:type="dxa"/>
          </w:tcPr>
          <w:p w14:paraId="4D955451" w14:textId="77777777" w:rsidR="000E245C" w:rsidRDefault="000E245C" w:rsidP="000D4443"/>
        </w:tc>
      </w:tr>
      <w:tr w:rsidR="000E245C" w14:paraId="57E2D2EC" w14:textId="77777777" w:rsidTr="000D4443">
        <w:tc>
          <w:tcPr>
            <w:tcW w:w="3962" w:type="dxa"/>
            <w:tcBorders>
              <w:top w:val="nil"/>
              <w:left w:val="nil"/>
              <w:bottom w:val="nil"/>
            </w:tcBorders>
          </w:tcPr>
          <w:p w14:paraId="7FD06A4B" w14:textId="77777777" w:rsidR="000E245C" w:rsidRDefault="000E245C" w:rsidP="000D4443">
            <w:r>
              <w:t>Naam opdrachtgever:</w:t>
            </w:r>
          </w:p>
        </w:tc>
        <w:tc>
          <w:tcPr>
            <w:tcW w:w="5943" w:type="dxa"/>
          </w:tcPr>
          <w:p w14:paraId="798AAB84" w14:textId="77777777" w:rsidR="000E245C" w:rsidRDefault="000E245C" w:rsidP="000D4443"/>
        </w:tc>
      </w:tr>
      <w:tr w:rsidR="000E245C" w14:paraId="2BF4D287" w14:textId="77777777" w:rsidTr="000D4443">
        <w:tc>
          <w:tcPr>
            <w:tcW w:w="3962" w:type="dxa"/>
            <w:tcBorders>
              <w:top w:val="nil"/>
              <w:left w:val="nil"/>
              <w:bottom w:val="nil"/>
            </w:tcBorders>
          </w:tcPr>
          <w:p w14:paraId="33C29E32" w14:textId="77777777" w:rsidR="000E245C" w:rsidRDefault="000E245C" w:rsidP="000D4443">
            <w:r>
              <w:t>Adres en contactgegevens opdrachtgever:</w:t>
            </w:r>
          </w:p>
        </w:tc>
        <w:tc>
          <w:tcPr>
            <w:tcW w:w="5943" w:type="dxa"/>
          </w:tcPr>
          <w:p w14:paraId="4C3BC4AC" w14:textId="77777777" w:rsidR="000E245C" w:rsidRDefault="000E245C" w:rsidP="000D4443"/>
        </w:tc>
      </w:tr>
      <w:tr w:rsidR="000E245C" w14:paraId="4C239BAA" w14:textId="77777777" w:rsidTr="000D4443">
        <w:tc>
          <w:tcPr>
            <w:tcW w:w="9905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6A3D48ED" w14:textId="77777777" w:rsidR="000E245C" w:rsidRDefault="000E245C" w:rsidP="000D4443"/>
        </w:tc>
      </w:tr>
      <w:tr w:rsidR="000E245C" w14:paraId="616EDA9A" w14:textId="77777777" w:rsidTr="000D4443">
        <w:tc>
          <w:tcPr>
            <w:tcW w:w="9905" w:type="dxa"/>
            <w:gridSpan w:val="2"/>
            <w:tcBorders>
              <w:top w:val="single" w:sz="4" w:space="0" w:color="FFFFFF" w:themeColor="background1"/>
              <w:left w:val="nil"/>
              <w:right w:val="nil"/>
            </w:tcBorders>
          </w:tcPr>
          <w:p w14:paraId="0D17B45C" w14:textId="77777777" w:rsidR="000E245C" w:rsidRDefault="000E245C" w:rsidP="000D4443">
            <w:r>
              <w:t>Overzicht van de genoemde vlieguren</w:t>
            </w:r>
          </w:p>
        </w:tc>
      </w:tr>
      <w:tr w:rsidR="000E245C" w14:paraId="065D21F0" w14:textId="77777777" w:rsidTr="000D4443">
        <w:tc>
          <w:tcPr>
            <w:tcW w:w="9905" w:type="dxa"/>
            <w:gridSpan w:val="2"/>
            <w:tcBorders>
              <w:top w:val="single" w:sz="4" w:space="0" w:color="FFFFFF" w:themeColor="background1"/>
              <w:left w:val="single" w:sz="4" w:space="0" w:color="000000"/>
              <w:right w:val="single" w:sz="4" w:space="0" w:color="000000"/>
            </w:tcBorders>
          </w:tcPr>
          <w:p w14:paraId="74C53416" w14:textId="77777777" w:rsidR="000E245C" w:rsidRDefault="000E245C" w:rsidP="000D4443"/>
          <w:p w14:paraId="4C6C30A5" w14:textId="77777777" w:rsidR="000E245C" w:rsidRDefault="000E245C" w:rsidP="000D4443"/>
          <w:p w14:paraId="6D92FF22" w14:textId="77777777" w:rsidR="000E245C" w:rsidRDefault="000E245C" w:rsidP="000D4443"/>
          <w:p w14:paraId="3B52A959" w14:textId="77777777" w:rsidR="000E245C" w:rsidRDefault="000E245C" w:rsidP="000D4443"/>
          <w:p w14:paraId="6D3787AE" w14:textId="77777777" w:rsidR="000E245C" w:rsidRDefault="000E245C" w:rsidP="000D4443"/>
        </w:tc>
      </w:tr>
      <w:tr w:rsidR="000E245C" w14:paraId="36AF30FC" w14:textId="77777777" w:rsidTr="000D4443">
        <w:tc>
          <w:tcPr>
            <w:tcW w:w="9905" w:type="dxa"/>
            <w:gridSpan w:val="2"/>
            <w:tcBorders>
              <w:top w:val="single" w:sz="4" w:space="0" w:color="FFFFFF" w:themeColor="background1"/>
              <w:left w:val="nil"/>
              <w:right w:val="nil"/>
            </w:tcBorders>
          </w:tcPr>
          <w:p w14:paraId="3DEBB440" w14:textId="77777777" w:rsidR="000E245C" w:rsidRDefault="000E245C" w:rsidP="000D4443"/>
          <w:p w14:paraId="166EE0B5" w14:textId="77777777" w:rsidR="000E245C" w:rsidRDefault="000E245C" w:rsidP="000D4443">
            <w:r>
              <w:t xml:space="preserve">Overzicht opdrachtnemer-downtime in de afgelopen 2 jaar </w:t>
            </w:r>
          </w:p>
        </w:tc>
      </w:tr>
      <w:tr w:rsidR="000E245C" w14:paraId="66924952" w14:textId="77777777" w:rsidTr="000D4443">
        <w:tc>
          <w:tcPr>
            <w:tcW w:w="9905" w:type="dxa"/>
            <w:gridSpan w:val="2"/>
          </w:tcPr>
          <w:p w14:paraId="79F6F3FB" w14:textId="77777777" w:rsidR="000E245C" w:rsidRDefault="000E245C" w:rsidP="000D4443"/>
          <w:p w14:paraId="11FAEC7B" w14:textId="77777777" w:rsidR="000E245C" w:rsidRDefault="000E245C" w:rsidP="000D4443"/>
          <w:p w14:paraId="624EEDBE" w14:textId="77777777" w:rsidR="000E245C" w:rsidRDefault="000E245C" w:rsidP="000D4443"/>
          <w:p w14:paraId="090381AC" w14:textId="77777777" w:rsidR="000E245C" w:rsidRDefault="000E245C" w:rsidP="000D4443"/>
        </w:tc>
      </w:tr>
    </w:tbl>
    <w:p w14:paraId="1513C494" w14:textId="77777777" w:rsidR="000E245C" w:rsidRDefault="000E245C" w:rsidP="000E245C">
      <w:pPr>
        <w:rPr>
          <w:i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05"/>
      </w:tblGrid>
      <w:tr w:rsidR="000E245C" w14:paraId="077A1981" w14:textId="77777777" w:rsidTr="000D4443">
        <w:tc>
          <w:tcPr>
            <w:tcW w:w="9905" w:type="dxa"/>
            <w:tcBorders>
              <w:top w:val="single" w:sz="4" w:space="0" w:color="FFFFFF" w:themeColor="background1"/>
              <w:left w:val="nil"/>
              <w:right w:val="nil"/>
            </w:tcBorders>
          </w:tcPr>
          <w:p w14:paraId="326929EC" w14:textId="77777777" w:rsidR="000E245C" w:rsidRDefault="000E245C" w:rsidP="000D4443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4"/>
            </w:r>
            <w:r>
              <w:t>: (bij uitvoering in combinatie het eigen aandeel)</w:t>
            </w:r>
          </w:p>
        </w:tc>
      </w:tr>
      <w:tr w:rsidR="000E245C" w14:paraId="64037C57" w14:textId="77777777" w:rsidTr="000D4443">
        <w:tc>
          <w:tcPr>
            <w:tcW w:w="9905" w:type="dxa"/>
          </w:tcPr>
          <w:p w14:paraId="72312A60" w14:textId="77777777" w:rsidR="000E245C" w:rsidRDefault="000E245C" w:rsidP="000D4443"/>
          <w:p w14:paraId="63338DC6" w14:textId="77777777" w:rsidR="000E245C" w:rsidRDefault="000E245C" w:rsidP="000D4443"/>
          <w:p w14:paraId="4BD2CA28" w14:textId="77777777" w:rsidR="000E245C" w:rsidRDefault="000E245C" w:rsidP="000D4443"/>
          <w:p w14:paraId="70A24994" w14:textId="77777777" w:rsidR="000E245C" w:rsidRDefault="000E245C" w:rsidP="000D4443"/>
          <w:p w14:paraId="1CEDA5EF" w14:textId="77777777" w:rsidR="000E245C" w:rsidRDefault="000E245C" w:rsidP="000D4443"/>
        </w:tc>
      </w:tr>
    </w:tbl>
    <w:p w14:paraId="74C6107C" w14:textId="77777777" w:rsidR="000E245C" w:rsidRDefault="000E245C" w:rsidP="000E245C">
      <w:pPr>
        <w:tabs>
          <w:tab w:val="left" w:pos="7358"/>
        </w:tabs>
      </w:pPr>
    </w:p>
    <w:p w14:paraId="6D73610D" w14:textId="77777777" w:rsidR="000E245C" w:rsidRDefault="000E245C" w:rsidP="000E245C">
      <w:pPr>
        <w:tabs>
          <w:tab w:val="left" w:pos="7358"/>
        </w:tabs>
      </w:pPr>
      <w:r>
        <w:t xml:space="preserve">Aldus naar waarheid opgemaakt </w:t>
      </w:r>
      <w:r w:rsidRPr="00EB7BB2">
        <w:t>te</w:t>
      </w:r>
      <w:r>
        <w:t xml:space="preserve"> </w:t>
      </w:r>
      <w:r w:rsidRPr="00EB7BB2">
        <w:t>…</w:t>
      </w:r>
      <w:r>
        <w:t>…</w:t>
      </w:r>
      <w:r w:rsidRPr="00EB7BB2">
        <w:t>………………………</w:t>
      </w:r>
      <w:r>
        <w:t>….</w:t>
      </w:r>
      <w:r w:rsidRPr="00EB7BB2">
        <w:t>……</w:t>
      </w:r>
      <w:r>
        <w:t xml:space="preserve">……(plaats) </w:t>
      </w:r>
      <w:r w:rsidRPr="00EB7BB2">
        <w:t>de</w:t>
      </w:r>
      <w:r>
        <w:t xml:space="preserve"> …………………………………… </w:t>
      </w:r>
      <w:r w:rsidRPr="00EB7BB2">
        <w:t>(datum)</w:t>
      </w:r>
    </w:p>
    <w:p w14:paraId="7E5F213C" w14:textId="77777777" w:rsidR="000E245C" w:rsidRPr="00EB7BB2" w:rsidRDefault="000E245C" w:rsidP="000E245C">
      <w:pPr>
        <w:tabs>
          <w:tab w:val="left" w:pos="7358"/>
        </w:tabs>
      </w:pPr>
    </w:p>
    <w:p w14:paraId="228B0232" w14:textId="77777777" w:rsidR="000E245C" w:rsidRDefault="000E245C" w:rsidP="000E245C">
      <w:pPr>
        <w:tabs>
          <w:tab w:val="right" w:pos="7641"/>
        </w:tabs>
      </w:pPr>
      <w:r>
        <w:t>…………………..…………</w:t>
      </w:r>
      <w:r w:rsidRPr="00EB7BB2">
        <w:t>……………………………………</w:t>
      </w:r>
      <w:r>
        <w:t>……………...…</w:t>
      </w:r>
      <w:r w:rsidRPr="00EB7BB2">
        <w:t xml:space="preserve">(naam </w:t>
      </w:r>
      <w:r>
        <w:t>rechtsgeldig vertegenwoordiger gegadigde</w:t>
      </w:r>
      <w:r w:rsidRPr="00EB7BB2">
        <w:t>)</w:t>
      </w:r>
    </w:p>
    <w:p w14:paraId="49DFF455" w14:textId="77777777" w:rsidR="000E245C" w:rsidRDefault="000E245C" w:rsidP="000E245C">
      <w:pPr>
        <w:tabs>
          <w:tab w:val="right" w:pos="7641"/>
        </w:tabs>
      </w:pPr>
    </w:p>
    <w:p w14:paraId="2FAD3540" w14:textId="77777777" w:rsidR="000E245C" w:rsidRDefault="000E245C" w:rsidP="000E245C">
      <w:pPr>
        <w:tabs>
          <w:tab w:val="right" w:pos="7641"/>
        </w:tabs>
      </w:pPr>
    </w:p>
    <w:p w14:paraId="22E09FF5" w14:textId="77777777" w:rsidR="000E245C" w:rsidRDefault="000E245C" w:rsidP="000E245C">
      <w:pPr>
        <w:tabs>
          <w:tab w:val="right" w:pos="7641"/>
        </w:tabs>
      </w:pPr>
      <w:r>
        <w:t>……………………</w:t>
      </w:r>
      <w:r w:rsidRPr="00EB7BB2">
        <w:t>……………………………………</w:t>
      </w:r>
      <w:r>
        <w:t>……………...…</w:t>
      </w:r>
      <w:r w:rsidRPr="00EB7BB2">
        <w:t>(</w:t>
      </w:r>
      <w:r>
        <w:t>h</w:t>
      </w:r>
      <w:r w:rsidRPr="00EB7BB2">
        <w:t>andtekening</w:t>
      </w:r>
      <w:r>
        <w:t xml:space="preserve"> rechtsgeldig vertegenwoordiger gegadigde</w:t>
      </w:r>
      <w:r w:rsidRPr="00EB7BB2">
        <w:t>)</w:t>
      </w:r>
    </w:p>
    <w:p w14:paraId="1E654D54" w14:textId="77777777" w:rsidR="000E245C" w:rsidRDefault="000E245C" w:rsidP="000E245C">
      <w:pPr>
        <w:rPr>
          <w:i/>
        </w:rPr>
      </w:pPr>
    </w:p>
    <w:p w14:paraId="2F544265" w14:textId="77777777" w:rsidR="000E245C" w:rsidRDefault="000E245C" w:rsidP="000E245C">
      <w:pPr>
        <w:spacing w:line="240" w:lineRule="auto"/>
        <w:rPr>
          <w:i/>
        </w:rPr>
      </w:pPr>
      <w:r>
        <w:rPr>
          <w:i/>
        </w:rPr>
        <w:br w:type="page"/>
      </w:r>
    </w:p>
    <w:p w14:paraId="4E83DCFB" w14:textId="77777777" w:rsidR="000E245C" w:rsidRPr="00B17CC5" w:rsidRDefault="000E245C" w:rsidP="000E245C">
      <w:pPr>
        <w:rPr>
          <w:i/>
        </w:rPr>
      </w:pPr>
      <w:r>
        <w:rPr>
          <w:i/>
        </w:rPr>
        <w:lastRenderedPageBreak/>
        <w:t>Selectiecriterium 3: ATO</w:t>
      </w:r>
    </w:p>
    <w:p w14:paraId="33C15D2E" w14:textId="77777777" w:rsidR="000E245C" w:rsidRDefault="000E245C" w:rsidP="000E245C">
      <w:pPr>
        <w:rPr>
          <w:b/>
        </w:rPr>
      </w:pPr>
    </w:p>
    <w:p w14:paraId="1C2078F1" w14:textId="77777777" w:rsidR="000E245C" w:rsidRPr="00084B4C" w:rsidRDefault="000E245C" w:rsidP="000E245C">
      <w:pPr>
        <w:rPr>
          <w:i/>
        </w:rPr>
      </w:pPr>
      <w:r>
        <w:rPr>
          <w:i/>
        </w:rPr>
        <w:t xml:space="preserve">A </w:t>
      </w:r>
      <w:r w:rsidRPr="00084B4C">
        <w:rPr>
          <w:i/>
        </w:rPr>
        <w:t xml:space="preserve">Het </w:t>
      </w:r>
      <w:r>
        <w:rPr>
          <w:i/>
        </w:rPr>
        <w:t xml:space="preserve">opleiden van de piloten, HCM’s en MMT-artsen voor het </w:t>
      </w:r>
      <w:r w:rsidRPr="00084B4C">
        <w:rPr>
          <w:i/>
        </w:rPr>
        <w:t>leveren van een 24/7 HEMS-dienstverlening</w:t>
      </w:r>
    </w:p>
    <w:p w14:paraId="24CC771D" w14:textId="77777777" w:rsidR="000E245C" w:rsidRPr="007C3A40" w:rsidRDefault="000E245C" w:rsidP="000E245C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79"/>
        <w:gridCol w:w="6226"/>
      </w:tblGrid>
      <w:tr w:rsidR="000E245C" w14:paraId="1108A6DC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53026AE7" w14:textId="77777777" w:rsidR="000E245C" w:rsidRDefault="000E245C" w:rsidP="000D4443">
            <w:r>
              <w:t>Startdatum dienstverlening:</w:t>
            </w:r>
          </w:p>
        </w:tc>
        <w:tc>
          <w:tcPr>
            <w:tcW w:w="6226" w:type="dxa"/>
          </w:tcPr>
          <w:p w14:paraId="1ECBF1D1" w14:textId="77777777" w:rsidR="000E245C" w:rsidRDefault="000E245C" w:rsidP="000D4443"/>
        </w:tc>
      </w:tr>
      <w:tr w:rsidR="000E245C" w14:paraId="60FF16F7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13F607C9" w14:textId="77777777" w:rsidR="000E245C" w:rsidRDefault="000E245C" w:rsidP="000D4443">
            <w:r>
              <w:t>Stopdatum dienstverlening:</w:t>
            </w:r>
          </w:p>
        </w:tc>
        <w:tc>
          <w:tcPr>
            <w:tcW w:w="6226" w:type="dxa"/>
          </w:tcPr>
          <w:p w14:paraId="609576E5" w14:textId="77777777" w:rsidR="000E245C" w:rsidRDefault="000E245C" w:rsidP="000D4443"/>
        </w:tc>
      </w:tr>
      <w:tr w:rsidR="000E245C" w14:paraId="3140EE79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3520F186" w14:textId="77777777" w:rsidR="000E245C" w:rsidRDefault="000E245C" w:rsidP="000D4443">
            <w:r>
              <w:t xml:space="preserve">Locatie(s) helikopterstandplaats(en): </w:t>
            </w:r>
          </w:p>
        </w:tc>
        <w:tc>
          <w:tcPr>
            <w:tcW w:w="6226" w:type="dxa"/>
          </w:tcPr>
          <w:p w14:paraId="4BDE7BD1" w14:textId="77777777" w:rsidR="000E245C" w:rsidRDefault="000E245C" w:rsidP="000D4443"/>
        </w:tc>
      </w:tr>
      <w:tr w:rsidR="000E245C" w14:paraId="5A4D06C1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230960DD" w14:textId="77777777" w:rsidR="000E245C" w:rsidRDefault="000E245C" w:rsidP="000D4443">
            <w:r>
              <w:t>Naam opdrachtgever:</w:t>
            </w:r>
          </w:p>
        </w:tc>
        <w:tc>
          <w:tcPr>
            <w:tcW w:w="6226" w:type="dxa"/>
          </w:tcPr>
          <w:p w14:paraId="39D5CE02" w14:textId="77777777" w:rsidR="000E245C" w:rsidRDefault="000E245C" w:rsidP="000D4443"/>
        </w:tc>
      </w:tr>
      <w:tr w:rsidR="000E245C" w14:paraId="770D0E01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580906C2" w14:textId="77777777" w:rsidR="000E245C" w:rsidRDefault="000E245C" w:rsidP="000D4443">
            <w:r>
              <w:t>Adres en contactgegevens opdrachtgever:</w:t>
            </w:r>
          </w:p>
        </w:tc>
        <w:tc>
          <w:tcPr>
            <w:tcW w:w="6226" w:type="dxa"/>
          </w:tcPr>
          <w:p w14:paraId="6D5528D9" w14:textId="77777777" w:rsidR="000E245C" w:rsidRDefault="000E245C" w:rsidP="000D4443"/>
        </w:tc>
      </w:tr>
    </w:tbl>
    <w:p w14:paraId="4ADF4243" w14:textId="77777777" w:rsidR="000E245C" w:rsidRDefault="000E245C" w:rsidP="000E245C">
      <w:pPr>
        <w:spacing w:line="240" w:lineRule="auto"/>
        <w:rPr>
          <w:i/>
        </w:rPr>
      </w:pPr>
    </w:p>
    <w:p w14:paraId="71FDCE97" w14:textId="77777777" w:rsidR="000E245C" w:rsidRDefault="000E245C" w:rsidP="000E245C">
      <w:pPr>
        <w:spacing w:line="240" w:lineRule="auto"/>
        <w:rPr>
          <w:i/>
        </w:rPr>
      </w:pPr>
    </w:p>
    <w:p w14:paraId="30EB7749" w14:textId="77777777" w:rsidR="000E245C" w:rsidRDefault="000E245C" w:rsidP="000E245C">
      <w:pPr>
        <w:spacing w:line="240" w:lineRule="auto"/>
        <w:rPr>
          <w:i/>
        </w:rPr>
      </w:pPr>
    </w:p>
    <w:p w14:paraId="544BEBE2" w14:textId="77777777" w:rsidR="000E245C" w:rsidRDefault="000E245C" w:rsidP="000E245C">
      <w:pPr>
        <w:spacing w:line="240" w:lineRule="auto"/>
        <w:rPr>
          <w:i/>
        </w:rPr>
      </w:pPr>
    </w:p>
    <w:p w14:paraId="7FA51810" w14:textId="77777777" w:rsidR="000E245C" w:rsidRDefault="000E245C" w:rsidP="000E245C">
      <w:pPr>
        <w:spacing w:line="240" w:lineRule="auto"/>
        <w:rPr>
          <w:i/>
        </w:rPr>
      </w:pPr>
    </w:p>
    <w:p w14:paraId="7B990B48" w14:textId="77777777" w:rsidR="000E245C" w:rsidRDefault="000E245C" w:rsidP="000E245C">
      <w:pPr>
        <w:rPr>
          <w:i/>
        </w:rPr>
      </w:pPr>
      <w:r w:rsidRPr="00084B4C">
        <w:rPr>
          <w:i/>
        </w:rPr>
        <w:t xml:space="preserve">B </w:t>
      </w:r>
      <w:r>
        <w:rPr>
          <w:i/>
        </w:rPr>
        <w:t>Het opleiden van de piloten voor h</w:t>
      </w:r>
      <w:r w:rsidRPr="00084B4C">
        <w:rPr>
          <w:i/>
        </w:rPr>
        <w:t>et leveren van een helikopterdienstverlening waarbij bu</w:t>
      </w:r>
      <w:r>
        <w:rPr>
          <w:i/>
        </w:rPr>
        <w:t>iten UDP gebruik is gemaakt van NVIS</w:t>
      </w:r>
    </w:p>
    <w:p w14:paraId="3952B188" w14:textId="77777777" w:rsidR="000E245C" w:rsidRDefault="000E245C" w:rsidP="000E245C">
      <w:pPr>
        <w:ind w:left="284" w:hanging="284"/>
        <w:rPr>
          <w:i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79"/>
        <w:gridCol w:w="6226"/>
      </w:tblGrid>
      <w:tr w:rsidR="000E245C" w14:paraId="3E69D3CF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3471894C" w14:textId="77777777" w:rsidR="000E245C" w:rsidRDefault="000E245C" w:rsidP="000D4443">
            <w:r>
              <w:t>Startdatum dienstverlening:</w:t>
            </w:r>
          </w:p>
        </w:tc>
        <w:tc>
          <w:tcPr>
            <w:tcW w:w="6226" w:type="dxa"/>
          </w:tcPr>
          <w:p w14:paraId="02ACE8C1" w14:textId="77777777" w:rsidR="000E245C" w:rsidRDefault="000E245C" w:rsidP="000D4443"/>
        </w:tc>
      </w:tr>
      <w:tr w:rsidR="000E245C" w14:paraId="5D617C51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7CEF7FAB" w14:textId="77777777" w:rsidR="000E245C" w:rsidRDefault="000E245C" w:rsidP="000D4443">
            <w:r>
              <w:t>Stopdatum dienstverlening:</w:t>
            </w:r>
          </w:p>
        </w:tc>
        <w:tc>
          <w:tcPr>
            <w:tcW w:w="6226" w:type="dxa"/>
          </w:tcPr>
          <w:p w14:paraId="0B01C14E" w14:textId="77777777" w:rsidR="000E245C" w:rsidRDefault="000E245C" w:rsidP="000D4443"/>
        </w:tc>
      </w:tr>
      <w:tr w:rsidR="000E245C" w14:paraId="7B447391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7FEB04FE" w14:textId="77777777" w:rsidR="000E245C" w:rsidRDefault="000E245C" w:rsidP="000D4443">
            <w:r>
              <w:t xml:space="preserve">Locatie(s) helikopterstandplaats(en): </w:t>
            </w:r>
          </w:p>
        </w:tc>
        <w:tc>
          <w:tcPr>
            <w:tcW w:w="6226" w:type="dxa"/>
          </w:tcPr>
          <w:p w14:paraId="762B6EBE" w14:textId="77777777" w:rsidR="000E245C" w:rsidRDefault="000E245C" w:rsidP="000D4443"/>
        </w:tc>
      </w:tr>
      <w:tr w:rsidR="000E245C" w14:paraId="47CA2D41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0C128E52" w14:textId="77777777" w:rsidR="000E245C" w:rsidRDefault="000E245C" w:rsidP="000D4443">
            <w:r>
              <w:t>Naam opdrachtgever:</w:t>
            </w:r>
          </w:p>
        </w:tc>
        <w:tc>
          <w:tcPr>
            <w:tcW w:w="6226" w:type="dxa"/>
          </w:tcPr>
          <w:p w14:paraId="3EEA9104" w14:textId="77777777" w:rsidR="000E245C" w:rsidRDefault="000E245C" w:rsidP="000D4443"/>
        </w:tc>
      </w:tr>
      <w:tr w:rsidR="000E245C" w14:paraId="02BDA826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3236F88C" w14:textId="77777777" w:rsidR="000E245C" w:rsidRDefault="000E245C" w:rsidP="000D4443">
            <w:r>
              <w:t>Adres en contactgegevens opdrachtgever:</w:t>
            </w:r>
          </w:p>
        </w:tc>
        <w:tc>
          <w:tcPr>
            <w:tcW w:w="6226" w:type="dxa"/>
          </w:tcPr>
          <w:p w14:paraId="01E9D5D9" w14:textId="77777777" w:rsidR="000E245C" w:rsidRDefault="000E245C" w:rsidP="000D4443"/>
        </w:tc>
      </w:tr>
    </w:tbl>
    <w:p w14:paraId="40E863C4" w14:textId="77777777" w:rsidR="000E245C" w:rsidRDefault="000E245C" w:rsidP="000E245C">
      <w:pPr>
        <w:spacing w:line="240" w:lineRule="auto"/>
        <w:rPr>
          <w:i/>
        </w:rPr>
      </w:pPr>
    </w:p>
    <w:p w14:paraId="2E483C41" w14:textId="77777777" w:rsidR="000E245C" w:rsidRDefault="000E245C" w:rsidP="000E245C">
      <w:pPr>
        <w:spacing w:line="240" w:lineRule="auto"/>
        <w:rPr>
          <w:i/>
        </w:rPr>
      </w:pPr>
    </w:p>
    <w:p w14:paraId="243C4495" w14:textId="77777777" w:rsidR="000E245C" w:rsidRDefault="000E245C" w:rsidP="000E245C">
      <w:pPr>
        <w:spacing w:line="240" w:lineRule="auto"/>
        <w:rPr>
          <w:i/>
        </w:rPr>
      </w:pPr>
    </w:p>
    <w:p w14:paraId="371FE018" w14:textId="77777777" w:rsidR="000E245C" w:rsidRDefault="000E245C" w:rsidP="000E245C">
      <w:pPr>
        <w:spacing w:line="240" w:lineRule="auto"/>
        <w:rPr>
          <w:i/>
        </w:rPr>
      </w:pPr>
    </w:p>
    <w:p w14:paraId="5CE4DBFF" w14:textId="77777777" w:rsidR="000E245C" w:rsidRDefault="000E245C" w:rsidP="000E245C">
      <w:pPr>
        <w:spacing w:line="240" w:lineRule="auto"/>
        <w:rPr>
          <w:i/>
        </w:rPr>
      </w:pPr>
    </w:p>
    <w:p w14:paraId="52D8B953" w14:textId="77777777" w:rsidR="000E245C" w:rsidRPr="00084B4C" w:rsidRDefault="000E245C" w:rsidP="000E245C">
      <w:pPr>
        <w:spacing w:line="240" w:lineRule="auto"/>
        <w:rPr>
          <w:i/>
        </w:rPr>
      </w:pPr>
      <w:r w:rsidRPr="00084B4C">
        <w:rPr>
          <w:i/>
        </w:rPr>
        <w:t>C Het</w:t>
      </w:r>
      <w:r>
        <w:rPr>
          <w:i/>
        </w:rPr>
        <w:t xml:space="preserve"> opleiden van de piloten voor het</w:t>
      </w:r>
      <w:r w:rsidRPr="00084B4C">
        <w:rPr>
          <w:i/>
        </w:rPr>
        <w:t xml:space="preserve"> leveren van een helikopterdienstverlening waa</w:t>
      </w:r>
      <w:r w:rsidRPr="00084B4C">
        <w:rPr>
          <w:i/>
          <w:color w:val="000000" w:themeColor="text1"/>
        </w:rPr>
        <w:t>rbij onder andere op niet voorverkende landingslocaties binnen de bebouwde kom (</w:t>
      </w:r>
      <w:proofErr w:type="spellStart"/>
      <w:r w:rsidRPr="00084B4C">
        <w:rPr>
          <w:i/>
          <w:color w:val="000000" w:themeColor="text1"/>
        </w:rPr>
        <w:t>confined</w:t>
      </w:r>
      <w:proofErr w:type="spellEnd"/>
      <w:r w:rsidRPr="00084B4C">
        <w:rPr>
          <w:i/>
          <w:color w:val="000000" w:themeColor="text1"/>
        </w:rPr>
        <w:t xml:space="preserve"> area) is geland</w:t>
      </w:r>
    </w:p>
    <w:p w14:paraId="5F4A9060" w14:textId="77777777" w:rsidR="000E245C" w:rsidRDefault="000E245C" w:rsidP="000E245C">
      <w:pPr>
        <w:spacing w:line="240" w:lineRule="auto"/>
        <w:rPr>
          <w:i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79"/>
        <w:gridCol w:w="6226"/>
      </w:tblGrid>
      <w:tr w:rsidR="000E245C" w14:paraId="765AD59A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4A9189F1" w14:textId="77777777" w:rsidR="000E245C" w:rsidRDefault="000E245C" w:rsidP="000D4443">
            <w:r>
              <w:t>Startdatum dienstverlening:</w:t>
            </w:r>
          </w:p>
        </w:tc>
        <w:tc>
          <w:tcPr>
            <w:tcW w:w="6226" w:type="dxa"/>
          </w:tcPr>
          <w:p w14:paraId="4C65BEF0" w14:textId="77777777" w:rsidR="000E245C" w:rsidRDefault="000E245C" w:rsidP="000D4443"/>
        </w:tc>
      </w:tr>
      <w:tr w:rsidR="000E245C" w14:paraId="6E0ED2C1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15C15BAD" w14:textId="77777777" w:rsidR="000E245C" w:rsidRDefault="000E245C" w:rsidP="000D4443">
            <w:r>
              <w:t>Stopdatum dienstverlening:</w:t>
            </w:r>
          </w:p>
        </w:tc>
        <w:tc>
          <w:tcPr>
            <w:tcW w:w="6226" w:type="dxa"/>
          </w:tcPr>
          <w:p w14:paraId="35E6B086" w14:textId="77777777" w:rsidR="000E245C" w:rsidRDefault="000E245C" w:rsidP="000D4443"/>
        </w:tc>
      </w:tr>
      <w:tr w:rsidR="000E245C" w14:paraId="38242C3C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49B81A4B" w14:textId="77777777" w:rsidR="000E245C" w:rsidRDefault="000E245C" w:rsidP="000D4443">
            <w:r>
              <w:t xml:space="preserve">Locatie(s) helikopterstandplaats(en): </w:t>
            </w:r>
          </w:p>
        </w:tc>
        <w:tc>
          <w:tcPr>
            <w:tcW w:w="6226" w:type="dxa"/>
          </w:tcPr>
          <w:p w14:paraId="36D5838B" w14:textId="77777777" w:rsidR="000E245C" w:rsidRDefault="000E245C" w:rsidP="000D4443"/>
        </w:tc>
      </w:tr>
      <w:tr w:rsidR="000E245C" w14:paraId="2212D25B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5EC1D13D" w14:textId="77777777" w:rsidR="000E245C" w:rsidRDefault="000E245C" w:rsidP="000D4443">
            <w:r>
              <w:t>Naam opdrachtgever:</w:t>
            </w:r>
          </w:p>
        </w:tc>
        <w:tc>
          <w:tcPr>
            <w:tcW w:w="6226" w:type="dxa"/>
          </w:tcPr>
          <w:p w14:paraId="4C84EA06" w14:textId="77777777" w:rsidR="000E245C" w:rsidRDefault="000E245C" w:rsidP="000D4443"/>
        </w:tc>
      </w:tr>
      <w:tr w:rsidR="000E245C" w14:paraId="1D3A39E7" w14:textId="77777777" w:rsidTr="000D4443">
        <w:tc>
          <w:tcPr>
            <w:tcW w:w="3679" w:type="dxa"/>
            <w:tcBorders>
              <w:top w:val="nil"/>
              <w:left w:val="nil"/>
              <w:bottom w:val="nil"/>
            </w:tcBorders>
          </w:tcPr>
          <w:p w14:paraId="471CAF4C" w14:textId="77777777" w:rsidR="000E245C" w:rsidRDefault="000E245C" w:rsidP="000D4443">
            <w:r>
              <w:t>Adres en contactgegevens opdrachtgever:</w:t>
            </w:r>
          </w:p>
        </w:tc>
        <w:tc>
          <w:tcPr>
            <w:tcW w:w="6226" w:type="dxa"/>
          </w:tcPr>
          <w:p w14:paraId="327DBFF7" w14:textId="77777777" w:rsidR="000E245C" w:rsidRDefault="000E245C" w:rsidP="000D4443"/>
        </w:tc>
      </w:tr>
    </w:tbl>
    <w:p w14:paraId="5DCC1E38" w14:textId="77777777" w:rsidR="000E245C" w:rsidRDefault="000E245C" w:rsidP="000E245C">
      <w:pPr>
        <w:spacing w:line="240" w:lineRule="auto"/>
        <w:rPr>
          <w:i/>
        </w:rPr>
      </w:pPr>
    </w:p>
    <w:p w14:paraId="7AB0393C" w14:textId="77777777" w:rsidR="000E245C" w:rsidRDefault="000E245C" w:rsidP="000E245C">
      <w:pPr>
        <w:spacing w:line="240" w:lineRule="auto"/>
        <w:rPr>
          <w:i/>
        </w:rPr>
      </w:pPr>
    </w:p>
    <w:p w14:paraId="5590AC68" w14:textId="77777777" w:rsidR="000E245C" w:rsidRDefault="000E245C" w:rsidP="000E245C">
      <w:pPr>
        <w:spacing w:line="240" w:lineRule="auto"/>
        <w:rPr>
          <w:i/>
        </w:rPr>
      </w:pPr>
    </w:p>
    <w:p w14:paraId="2A32E421" w14:textId="77777777" w:rsidR="000E245C" w:rsidRDefault="000E245C" w:rsidP="000E245C">
      <w:pPr>
        <w:spacing w:line="240" w:lineRule="auto"/>
        <w:rPr>
          <w:i/>
        </w:rPr>
      </w:pPr>
    </w:p>
    <w:p w14:paraId="7D66915D" w14:textId="77777777" w:rsidR="000E245C" w:rsidRDefault="000E245C" w:rsidP="000E245C">
      <w:pPr>
        <w:spacing w:line="240" w:lineRule="auto"/>
        <w:rPr>
          <w:i/>
        </w:rPr>
      </w:pPr>
    </w:p>
    <w:p w14:paraId="62E392A5" w14:textId="77777777" w:rsidR="000E245C" w:rsidRDefault="000E245C" w:rsidP="000E245C">
      <w:pPr>
        <w:tabs>
          <w:tab w:val="left" w:pos="7358"/>
        </w:tabs>
      </w:pPr>
      <w:r>
        <w:t xml:space="preserve">Aldus naar waarheid opgemaakt </w:t>
      </w:r>
      <w:r w:rsidRPr="00EB7BB2">
        <w:t>te</w:t>
      </w:r>
      <w:r>
        <w:t xml:space="preserve"> </w:t>
      </w:r>
      <w:r w:rsidRPr="00EB7BB2">
        <w:t>…</w:t>
      </w:r>
      <w:r>
        <w:t>…</w:t>
      </w:r>
      <w:r w:rsidRPr="00EB7BB2">
        <w:t>………………………</w:t>
      </w:r>
      <w:r>
        <w:t>….</w:t>
      </w:r>
      <w:r w:rsidRPr="00EB7BB2">
        <w:t>……</w:t>
      </w:r>
      <w:r>
        <w:t xml:space="preserve">……(plaats) </w:t>
      </w:r>
      <w:r w:rsidRPr="00EB7BB2">
        <w:t>de</w:t>
      </w:r>
      <w:r>
        <w:t xml:space="preserve"> …………………………………… </w:t>
      </w:r>
      <w:r w:rsidRPr="00EB7BB2">
        <w:t>(datum)</w:t>
      </w:r>
    </w:p>
    <w:p w14:paraId="4F7DB981" w14:textId="77777777" w:rsidR="000E245C" w:rsidRPr="00EB7BB2" w:rsidRDefault="000E245C" w:rsidP="000E245C">
      <w:pPr>
        <w:tabs>
          <w:tab w:val="left" w:pos="7358"/>
        </w:tabs>
      </w:pPr>
    </w:p>
    <w:p w14:paraId="2542637B" w14:textId="77777777" w:rsidR="000E245C" w:rsidRDefault="000E245C" w:rsidP="000E245C">
      <w:pPr>
        <w:tabs>
          <w:tab w:val="right" w:pos="7641"/>
        </w:tabs>
      </w:pPr>
      <w:r>
        <w:t>…………………..…………</w:t>
      </w:r>
      <w:r w:rsidRPr="00EB7BB2">
        <w:t>……………………………………</w:t>
      </w:r>
      <w:r>
        <w:t>……………...…</w:t>
      </w:r>
      <w:r w:rsidRPr="00EB7BB2">
        <w:t xml:space="preserve">(naam </w:t>
      </w:r>
      <w:r>
        <w:t>rechtsgeldig vertegenwoordiger gegadigde</w:t>
      </w:r>
      <w:r w:rsidRPr="00EB7BB2">
        <w:t>)</w:t>
      </w:r>
    </w:p>
    <w:p w14:paraId="7EEF2272" w14:textId="77777777" w:rsidR="000E245C" w:rsidRDefault="000E245C" w:rsidP="000E245C">
      <w:pPr>
        <w:tabs>
          <w:tab w:val="right" w:pos="7641"/>
        </w:tabs>
      </w:pPr>
    </w:p>
    <w:p w14:paraId="37097B88" w14:textId="77777777" w:rsidR="000E245C" w:rsidRDefault="000E245C" w:rsidP="000E245C">
      <w:pPr>
        <w:tabs>
          <w:tab w:val="right" w:pos="7641"/>
        </w:tabs>
      </w:pPr>
    </w:p>
    <w:p w14:paraId="01D4DDA9" w14:textId="77777777" w:rsidR="000E245C" w:rsidRDefault="000E245C" w:rsidP="000E245C">
      <w:pPr>
        <w:tabs>
          <w:tab w:val="right" w:pos="7641"/>
        </w:tabs>
      </w:pPr>
      <w:r>
        <w:t>……………………</w:t>
      </w:r>
      <w:r w:rsidRPr="00EB7BB2">
        <w:t>……………………………………</w:t>
      </w:r>
      <w:r>
        <w:t>……………...…</w:t>
      </w:r>
      <w:r w:rsidRPr="00EB7BB2">
        <w:t>(</w:t>
      </w:r>
      <w:r>
        <w:t>h</w:t>
      </w:r>
      <w:r w:rsidRPr="00EB7BB2">
        <w:t>andtekening</w:t>
      </w:r>
      <w:r>
        <w:t xml:space="preserve"> rechtsgeldig vertegenwoordiger gegadigde</w:t>
      </w:r>
      <w:r w:rsidRPr="00EB7BB2">
        <w:t>)</w:t>
      </w:r>
    </w:p>
    <w:p w14:paraId="5E485A49" w14:textId="32DCAED4" w:rsidR="000E245C" w:rsidRDefault="000E245C" w:rsidP="000E245C">
      <w:pPr>
        <w:spacing w:line="240" w:lineRule="auto"/>
      </w:pPr>
      <w:bookmarkStart w:id="3" w:name="_GoBack"/>
      <w:bookmarkEnd w:id="3"/>
    </w:p>
    <w:sectPr w:rsidR="000E245C" w:rsidSect="00596F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8C6FF" w14:textId="77777777" w:rsidR="00503DA9" w:rsidRDefault="00503DA9">
      <w:r>
        <w:separator/>
      </w:r>
    </w:p>
  </w:endnote>
  <w:endnote w:type="continuationSeparator" w:id="0">
    <w:p w14:paraId="523AB1C8" w14:textId="77777777" w:rsidR="00503DA9" w:rsidRDefault="00503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77777777" w:rsidR="00AD6D0E" w:rsidRDefault="00AD6D0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6D5D233C" w:rsidR="00AD6D0E" w:rsidRPr="0023238C" w:rsidRDefault="00AD6D0E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41EF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6D5D233C" w:rsidR="00AD6D0E" w:rsidRPr="0023238C" w:rsidRDefault="00AD6D0E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641EFC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77777777" w:rsidR="00AD6D0E" w:rsidRDefault="00AD6D0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68EF72DF" w:rsidR="00AD6D0E" w:rsidRPr="0023238C" w:rsidRDefault="00AD6D0E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41EF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68EF72DF" w:rsidR="00AD6D0E" w:rsidRPr="0023238C" w:rsidRDefault="00AD6D0E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641EFC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8187C" w14:textId="77777777" w:rsidR="00503DA9" w:rsidRDefault="00503DA9">
      <w:r>
        <w:separator/>
      </w:r>
    </w:p>
  </w:footnote>
  <w:footnote w:type="continuationSeparator" w:id="0">
    <w:p w14:paraId="7B3F037D" w14:textId="77777777" w:rsidR="00503DA9" w:rsidRDefault="00503DA9">
      <w:r>
        <w:continuationSeparator/>
      </w:r>
    </w:p>
  </w:footnote>
  <w:footnote w:id="1">
    <w:p w14:paraId="18BC7DB6" w14:textId="77777777" w:rsidR="000E245C" w:rsidRPr="008B565C" w:rsidRDefault="000E245C" w:rsidP="000E245C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 door gegadigde in combinatie met derden: geef de beschrijving van het eigen aandeel van de gegadigde in de combinatie bij de uitvoering van de referentie.</w:t>
      </w:r>
    </w:p>
  </w:footnote>
  <w:footnote w:id="2">
    <w:p w14:paraId="122F7BC6" w14:textId="77777777" w:rsidR="000E245C" w:rsidRPr="008B565C" w:rsidRDefault="000E245C" w:rsidP="000E245C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 door gegadigde in combinatie met derden: geef de beschrijving van het eigen aandeel van de gegadigde in de combinatie bij de uitvoering van de referentie.</w:t>
      </w:r>
    </w:p>
  </w:footnote>
  <w:footnote w:id="3">
    <w:p w14:paraId="42AC0770" w14:textId="77777777" w:rsidR="000E245C" w:rsidRPr="008B565C" w:rsidRDefault="000E245C" w:rsidP="000E245C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 door gegadigde in combinatie met derden: geef de beschrijving van het eigen aandeel van de gegadigde in de combinatie bij de uitvoering van de referentie.</w:t>
      </w:r>
    </w:p>
  </w:footnote>
  <w:footnote w:id="4">
    <w:p w14:paraId="5CA6297B" w14:textId="77777777" w:rsidR="000E245C" w:rsidRPr="008B565C" w:rsidRDefault="000E245C" w:rsidP="000E245C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AD6D0E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AD6D0E" w:rsidRPr="00415DC8" w:rsidRDefault="00AD6D0E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097698A3" w:rsidR="00AD6D0E" w:rsidRPr="00BE6E41" w:rsidRDefault="00AD6D0E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AD6D0E" w:rsidRPr="00415DC8" w:rsidRDefault="00AD6D0E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AD6D0E" w:rsidRPr="00415DC8" w:rsidRDefault="00AD6D0E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AD6D0E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AD6D0E" w:rsidRPr="000F6A0D" w:rsidRDefault="00AD6D0E" w:rsidP="003402F9"/>
      </w:tc>
      <w:tc>
        <w:tcPr>
          <w:tcW w:w="2868" w:type="dxa"/>
          <w:shd w:val="clear" w:color="auto" w:fill="auto"/>
        </w:tcPr>
        <w:p w14:paraId="791FE7B3" w14:textId="5CAB47A3" w:rsidR="00AD6D0E" w:rsidRPr="002A1984" w:rsidRDefault="00AD6D0E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32C0E9F4" w:rsidR="00AD6D0E" w:rsidRPr="002A1984" w:rsidRDefault="000E245C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641EFC">
            <w:t>UAN1715R001</w:t>
          </w:r>
          <w:r>
            <w:fldChar w:fldCharType="end"/>
          </w:r>
        </w:p>
      </w:tc>
      <w:tc>
        <w:tcPr>
          <w:tcW w:w="2622" w:type="dxa"/>
        </w:tcPr>
        <w:p w14:paraId="63B8A0B2" w14:textId="7AA2DA88" w:rsidR="00AD6D0E" w:rsidRPr="00AB57AB" w:rsidRDefault="00AD6D0E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E245C">
            <w:rPr>
              <w:noProof/>
            </w:rPr>
            <w:t>6</w:t>
          </w:r>
          <w:r>
            <w:rPr>
              <w:noProof/>
            </w:rPr>
            <w:fldChar w:fldCharType="end"/>
          </w:r>
          <w:r>
            <w:t>/</w:t>
          </w:r>
          <w:r w:rsidR="000E245C">
            <w:fldChar w:fldCharType="begin"/>
          </w:r>
          <w:r w:rsidR="000E245C">
            <w:instrText xml:space="preserve"> NUMPAGES   \* MERGEFORMAT </w:instrText>
          </w:r>
          <w:r w:rsidR="000E245C">
            <w:fldChar w:fldCharType="separate"/>
          </w:r>
          <w:r w:rsidR="000E245C">
            <w:rPr>
              <w:noProof/>
            </w:rPr>
            <w:t>6</w:t>
          </w:r>
          <w:r w:rsidR="000E245C">
            <w:rPr>
              <w:noProof/>
            </w:rPr>
            <w:fldChar w:fldCharType="end"/>
          </w:r>
        </w:p>
      </w:tc>
    </w:tr>
    <w:tr w:rsidR="00AD6D0E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AD6D0E" w:rsidRPr="00415DC8" w:rsidRDefault="00AD6D0E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AD6D0E" w:rsidRPr="00415DC8" w:rsidRDefault="00AD6D0E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AD6D0E" w:rsidRPr="00415DC8" w:rsidRDefault="00AD6D0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AD6D0E" w:rsidRPr="00415DC8" w:rsidRDefault="00AD6D0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AD6D0E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AD6D0E" w:rsidRPr="00415DC8" w:rsidRDefault="00AD6D0E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AD6D0E" w:rsidRPr="00415DC8" w:rsidRDefault="00AD6D0E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25DDAC70" w:rsidR="00AD6D0E" w:rsidRDefault="00AD6D0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641EFC">
            <w:t>26-10-2017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AD6D0E" w:rsidRPr="00415DC8" w:rsidRDefault="00AD6D0E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AD6D0E" w:rsidRPr="0018200E" w:rsidRDefault="00AD6D0E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7777777" w:rsidR="00AD6D0E" w:rsidRDefault="00AD6D0E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B4172"/>
    <w:multiLevelType w:val="multilevel"/>
    <w:tmpl w:val="5F26AA94"/>
    <w:numStyleLink w:val="ZRIOpsommingstekens"/>
  </w:abstractNum>
  <w:abstractNum w:abstractNumId="1" w15:restartNumberingAfterBreak="0">
    <w:nsid w:val="08C77A85"/>
    <w:multiLevelType w:val="multilevel"/>
    <w:tmpl w:val="5F26AA94"/>
    <w:numStyleLink w:val="ZRIOpsommingstekens"/>
  </w:abstractNum>
  <w:abstractNum w:abstractNumId="2" w15:restartNumberingAfterBreak="0">
    <w:nsid w:val="09010C58"/>
    <w:multiLevelType w:val="hybridMultilevel"/>
    <w:tmpl w:val="F5986EB8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5179D9"/>
    <w:multiLevelType w:val="multilevel"/>
    <w:tmpl w:val="5F26AA94"/>
    <w:numStyleLink w:val="ZRIOpsommingstekens"/>
  </w:abstractNum>
  <w:abstractNum w:abstractNumId="4" w15:restartNumberingAfterBreak="0">
    <w:nsid w:val="0B5C03E2"/>
    <w:multiLevelType w:val="hybridMultilevel"/>
    <w:tmpl w:val="6CAA33BC"/>
    <w:lvl w:ilvl="0" w:tplc="C7BE596A">
      <w:start w:val="1"/>
      <w:numFmt w:val="decimal"/>
      <w:lvlText w:val="%1."/>
      <w:lvlJc w:val="left"/>
      <w:pPr>
        <w:ind w:left="720" w:hanging="360"/>
      </w:pPr>
    </w:lvl>
    <w:lvl w:ilvl="1" w:tplc="889AEEB4" w:tentative="1">
      <w:start w:val="1"/>
      <w:numFmt w:val="lowerLetter"/>
      <w:lvlText w:val="%2."/>
      <w:lvlJc w:val="left"/>
      <w:pPr>
        <w:ind w:left="1440" w:hanging="360"/>
      </w:pPr>
    </w:lvl>
    <w:lvl w:ilvl="2" w:tplc="09F41D06" w:tentative="1">
      <w:start w:val="1"/>
      <w:numFmt w:val="lowerRoman"/>
      <w:lvlText w:val="%3."/>
      <w:lvlJc w:val="right"/>
      <w:pPr>
        <w:ind w:left="2160" w:hanging="180"/>
      </w:pPr>
    </w:lvl>
    <w:lvl w:ilvl="3" w:tplc="E0CC917C" w:tentative="1">
      <w:start w:val="1"/>
      <w:numFmt w:val="decimal"/>
      <w:lvlText w:val="%4."/>
      <w:lvlJc w:val="left"/>
      <w:pPr>
        <w:ind w:left="2880" w:hanging="360"/>
      </w:pPr>
    </w:lvl>
    <w:lvl w:ilvl="4" w:tplc="D7102578" w:tentative="1">
      <w:start w:val="1"/>
      <w:numFmt w:val="lowerLetter"/>
      <w:lvlText w:val="%5."/>
      <w:lvlJc w:val="left"/>
      <w:pPr>
        <w:ind w:left="3600" w:hanging="360"/>
      </w:pPr>
    </w:lvl>
    <w:lvl w:ilvl="5" w:tplc="B68A73E6" w:tentative="1">
      <w:start w:val="1"/>
      <w:numFmt w:val="lowerRoman"/>
      <w:lvlText w:val="%6."/>
      <w:lvlJc w:val="right"/>
      <w:pPr>
        <w:ind w:left="4320" w:hanging="180"/>
      </w:pPr>
    </w:lvl>
    <w:lvl w:ilvl="6" w:tplc="C380851E" w:tentative="1">
      <w:start w:val="1"/>
      <w:numFmt w:val="decimal"/>
      <w:lvlText w:val="%7."/>
      <w:lvlJc w:val="left"/>
      <w:pPr>
        <w:ind w:left="5040" w:hanging="360"/>
      </w:pPr>
    </w:lvl>
    <w:lvl w:ilvl="7" w:tplc="4FFA9636" w:tentative="1">
      <w:start w:val="1"/>
      <w:numFmt w:val="lowerLetter"/>
      <w:lvlText w:val="%8."/>
      <w:lvlJc w:val="left"/>
      <w:pPr>
        <w:ind w:left="5760" w:hanging="360"/>
      </w:pPr>
    </w:lvl>
    <w:lvl w:ilvl="8" w:tplc="3A5642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18E9698B"/>
    <w:multiLevelType w:val="hybridMultilevel"/>
    <w:tmpl w:val="F5986EB8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1BF36ED9"/>
    <w:multiLevelType w:val="hybridMultilevel"/>
    <w:tmpl w:val="F5986EB8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7E499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1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2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3" w15:restartNumberingAfterBreak="0">
    <w:nsid w:val="21B00789"/>
    <w:multiLevelType w:val="multilevel"/>
    <w:tmpl w:val="5F26AA94"/>
    <w:numStyleLink w:val="ZRIOpsommingstekens"/>
  </w:abstractNum>
  <w:abstractNum w:abstractNumId="14" w15:restartNumberingAfterBreak="0">
    <w:nsid w:val="272D1F0F"/>
    <w:multiLevelType w:val="multilevel"/>
    <w:tmpl w:val="5F26AA94"/>
    <w:numStyleLink w:val="ZRIOpsommingstekens"/>
  </w:abstractNum>
  <w:abstractNum w:abstractNumId="15" w15:restartNumberingAfterBreak="0">
    <w:nsid w:val="27A05C22"/>
    <w:multiLevelType w:val="multilevel"/>
    <w:tmpl w:val="5F26AA94"/>
    <w:numStyleLink w:val="ZRIOpsommingstekens"/>
  </w:abstractNum>
  <w:abstractNum w:abstractNumId="16" w15:restartNumberingAfterBreak="0">
    <w:nsid w:val="2CAF6B3B"/>
    <w:multiLevelType w:val="multilevel"/>
    <w:tmpl w:val="5F26AA94"/>
    <w:numStyleLink w:val="ZRIOpsommingstekens"/>
  </w:abstractNum>
  <w:abstractNum w:abstractNumId="17" w15:restartNumberingAfterBreak="0">
    <w:nsid w:val="2E083185"/>
    <w:multiLevelType w:val="multilevel"/>
    <w:tmpl w:val="5F26AA94"/>
    <w:numStyleLink w:val="ZRIOpsommingstekens"/>
  </w:abstractNum>
  <w:abstractNum w:abstractNumId="18" w15:restartNumberingAfterBreak="0">
    <w:nsid w:val="2F0215D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3C097270"/>
    <w:multiLevelType w:val="multilevel"/>
    <w:tmpl w:val="5F26AA94"/>
    <w:numStyleLink w:val="ZRIOpsommingstekens"/>
  </w:abstractNum>
  <w:abstractNum w:abstractNumId="20" w15:restartNumberingAfterBreak="0">
    <w:nsid w:val="3FAD7FD8"/>
    <w:multiLevelType w:val="hybridMultilevel"/>
    <w:tmpl w:val="F5986EB8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0947DD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2" w15:restartNumberingAfterBreak="0">
    <w:nsid w:val="4A5C7232"/>
    <w:multiLevelType w:val="multilevel"/>
    <w:tmpl w:val="5F26AA94"/>
    <w:numStyleLink w:val="ZRIOpsommingstekens"/>
  </w:abstractNum>
  <w:abstractNum w:abstractNumId="23" w15:restartNumberingAfterBreak="0">
    <w:nsid w:val="4C412703"/>
    <w:multiLevelType w:val="multilevel"/>
    <w:tmpl w:val="5F26AA94"/>
    <w:numStyleLink w:val="ZRIOpsommingstekens"/>
  </w:abstractNum>
  <w:abstractNum w:abstractNumId="24" w15:restartNumberingAfterBreak="0">
    <w:nsid w:val="4DAE4AAC"/>
    <w:multiLevelType w:val="multilevel"/>
    <w:tmpl w:val="EC4A9BD4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53FA7487"/>
    <w:multiLevelType w:val="hybridMultilevel"/>
    <w:tmpl w:val="0240BB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2299F"/>
    <w:multiLevelType w:val="hybridMultilevel"/>
    <w:tmpl w:val="C3F8919C"/>
    <w:lvl w:ilvl="0" w:tplc="6F22D4CA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DD4075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5803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7624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1C6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A628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EAD1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2E4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2E17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05766"/>
    <w:multiLevelType w:val="hybridMultilevel"/>
    <w:tmpl w:val="F5986EB8"/>
    <w:lvl w:ilvl="0" w:tplc="82F0C20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4ACCFD56" w:tentative="1">
      <w:start w:val="1"/>
      <w:numFmt w:val="lowerLetter"/>
      <w:lvlText w:val="%2."/>
      <w:lvlJc w:val="left"/>
      <w:pPr>
        <w:ind w:left="1080" w:hanging="360"/>
      </w:pPr>
    </w:lvl>
    <w:lvl w:ilvl="2" w:tplc="572811FA" w:tentative="1">
      <w:start w:val="1"/>
      <w:numFmt w:val="lowerRoman"/>
      <w:lvlText w:val="%3."/>
      <w:lvlJc w:val="right"/>
      <w:pPr>
        <w:ind w:left="1800" w:hanging="180"/>
      </w:pPr>
    </w:lvl>
    <w:lvl w:ilvl="3" w:tplc="E0D63250" w:tentative="1">
      <w:start w:val="1"/>
      <w:numFmt w:val="decimal"/>
      <w:lvlText w:val="%4."/>
      <w:lvlJc w:val="left"/>
      <w:pPr>
        <w:ind w:left="2520" w:hanging="360"/>
      </w:pPr>
    </w:lvl>
    <w:lvl w:ilvl="4" w:tplc="B2DAF646" w:tentative="1">
      <w:start w:val="1"/>
      <w:numFmt w:val="lowerLetter"/>
      <w:lvlText w:val="%5."/>
      <w:lvlJc w:val="left"/>
      <w:pPr>
        <w:ind w:left="3240" w:hanging="360"/>
      </w:pPr>
    </w:lvl>
    <w:lvl w:ilvl="5" w:tplc="70A269E8" w:tentative="1">
      <w:start w:val="1"/>
      <w:numFmt w:val="lowerRoman"/>
      <w:lvlText w:val="%6."/>
      <w:lvlJc w:val="right"/>
      <w:pPr>
        <w:ind w:left="3960" w:hanging="180"/>
      </w:pPr>
    </w:lvl>
    <w:lvl w:ilvl="6" w:tplc="7B82C5F8" w:tentative="1">
      <w:start w:val="1"/>
      <w:numFmt w:val="decimal"/>
      <w:lvlText w:val="%7."/>
      <w:lvlJc w:val="left"/>
      <w:pPr>
        <w:ind w:left="4680" w:hanging="360"/>
      </w:pPr>
    </w:lvl>
    <w:lvl w:ilvl="7" w:tplc="3F086BAC" w:tentative="1">
      <w:start w:val="1"/>
      <w:numFmt w:val="lowerLetter"/>
      <w:lvlText w:val="%8."/>
      <w:lvlJc w:val="left"/>
      <w:pPr>
        <w:ind w:left="5400" w:hanging="360"/>
      </w:pPr>
    </w:lvl>
    <w:lvl w:ilvl="8" w:tplc="366E7EE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9" w15:restartNumberingAfterBreak="0">
    <w:nsid w:val="634B0ED5"/>
    <w:multiLevelType w:val="hybridMultilevel"/>
    <w:tmpl w:val="DD405B72"/>
    <w:lvl w:ilvl="0" w:tplc="61FA0F2C">
      <w:start w:val="1"/>
      <w:numFmt w:val="decimal"/>
      <w:lvlText w:val="%1."/>
      <w:lvlJc w:val="left"/>
      <w:pPr>
        <w:ind w:left="720" w:hanging="360"/>
      </w:pPr>
    </w:lvl>
    <w:lvl w:ilvl="1" w:tplc="8DA439EA" w:tentative="1">
      <w:start w:val="1"/>
      <w:numFmt w:val="lowerLetter"/>
      <w:lvlText w:val="%2."/>
      <w:lvlJc w:val="left"/>
      <w:pPr>
        <w:ind w:left="1440" w:hanging="360"/>
      </w:pPr>
    </w:lvl>
    <w:lvl w:ilvl="2" w:tplc="3CB8BB1C" w:tentative="1">
      <w:start w:val="1"/>
      <w:numFmt w:val="lowerRoman"/>
      <w:lvlText w:val="%3."/>
      <w:lvlJc w:val="right"/>
      <w:pPr>
        <w:ind w:left="2160" w:hanging="180"/>
      </w:pPr>
    </w:lvl>
    <w:lvl w:ilvl="3" w:tplc="A5C04B9E" w:tentative="1">
      <w:start w:val="1"/>
      <w:numFmt w:val="decimal"/>
      <w:lvlText w:val="%4."/>
      <w:lvlJc w:val="left"/>
      <w:pPr>
        <w:ind w:left="2880" w:hanging="360"/>
      </w:pPr>
    </w:lvl>
    <w:lvl w:ilvl="4" w:tplc="645441E6" w:tentative="1">
      <w:start w:val="1"/>
      <w:numFmt w:val="lowerLetter"/>
      <w:lvlText w:val="%5."/>
      <w:lvlJc w:val="left"/>
      <w:pPr>
        <w:ind w:left="3600" w:hanging="360"/>
      </w:pPr>
    </w:lvl>
    <w:lvl w:ilvl="5" w:tplc="67A0C8F4" w:tentative="1">
      <w:start w:val="1"/>
      <w:numFmt w:val="lowerRoman"/>
      <w:lvlText w:val="%6."/>
      <w:lvlJc w:val="right"/>
      <w:pPr>
        <w:ind w:left="4320" w:hanging="180"/>
      </w:pPr>
    </w:lvl>
    <w:lvl w:ilvl="6" w:tplc="C2A024FC" w:tentative="1">
      <w:start w:val="1"/>
      <w:numFmt w:val="decimal"/>
      <w:lvlText w:val="%7."/>
      <w:lvlJc w:val="left"/>
      <w:pPr>
        <w:ind w:left="5040" w:hanging="360"/>
      </w:pPr>
    </w:lvl>
    <w:lvl w:ilvl="7" w:tplc="613CC0EA" w:tentative="1">
      <w:start w:val="1"/>
      <w:numFmt w:val="lowerLetter"/>
      <w:lvlText w:val="%8."/>
      <w:lvlJc w:val="left"/>
      <w:pPr>
        <w:ind w:left="5760" w:hanging="360"/>
      </w:pPr>
    </w:lvl>
    <w:lvl w:ilvl="8" w:tplc="71A8CB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28301B"/>
    <w:multiLevelType w:val="hybridMultilevel"/>
    <w:tmpl w:val="85C2D342"/>
    <w:lvl w:ilvl="0" w:tplc="44E0B4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60E65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F0BC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DAC6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4C20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262D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0A4E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AA0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F268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2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3" w15:restartNumberingAfterBreak="0">
    <w:nsid w:val="6F293D25"/>
    <w:multiLevelType w:val="multilevel"/>
    <w:tmpl w:val="5F26AA94"/>
    <w:numStyleLink w:val="ZRIOpsommingstekens"/>
  </w:abstractNum>
  <w:abstractNum w:abstractNumId="34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5" w15:restartNumberingAfterBreak="0">
    <w:nsid w:val="71273660"/>
    <w:multiLevelType w:val="multilevel"/>
    <w:tmpl w:val="5F26AA94"/>
    <w:numStyleLink w:val="ZRIOpsommingstekens"/>
  </w:abstractNum>
  <w:abstractNum w:abstractNumId="36" w15:restartNumberingAfterBreak="0">
    <w:nsid w:val="7843005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37" w15:restartNumberingAfterBreak="0">
    <w:nsid w:val="7AA2594D"/>
    <w:multiLevelType w:val="multilevel"/>
    <w:tmpl w:val="5F26AA94"/>
    <w:numStyleLink w:val="ZRIOpsommingstekens"/>
  </w:abstractNum>
  <w:abstractNum w:abstractNumId="38" w15:restartNumberingAfterBreak="0">
    <w:nsid w:val="7BBE07FE"/>
    <w:multiLevelType w:val="hybridMultilevel"/>
    <w:tmpl w:val="F5986EB8"/>
    <w:lvl w:ilvl="0" w:tplc="5418AA7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396A04C8" w:tentative="1">
      <w:start w:val="1"/>
      <w:numFmt w:val="lowerLetter"/>
      <w:lvlText w:val="%2."/>
      <w:lvlJc w:val="left"/>
      <w:pPr>
        <w:ind w:left="1080" w:hanging="360"/>
      </w:pPr>
    </w:lvl>
    <w:lvl w:ilvl="2" w:tplc="D688CFCE" w:tentative="1">
      <w:start w:val="1"/>
      <w:numFmt w:val="lowerRoman"/>
      <w:lvlText w:val="%3."/>
      <w:lvlJc w:val="right"/>
      <w:pPr>
        <w:ind w:left="1800" w:hanging="180"/>
      </w:pPr>
    </w:lvl>
    <w:lvl w:ilvl="3" w:tplc="901AC970" w:tentative="1">
      <w:start w:val="1"/>
      <w:numFmt w:val="decimal"/>
      <w:lvlText w:val="%4."/>
      <w:lvlJc w:val="left"/>
      <w:pPr>
        <w:ind w:left="2520" w:hanging="360"/>
      </w:pPr>
    </w:lvl>
    <w:lvl w:ilvl="4" w:tplc="4F1EB722" w:tentative="1">
      <w:start w:val="1"/>
      <w:numFmt w:val="lowerLetter"/>
      <w:lvlText w:val="%5."/>
      <w:lvlJc w:val="left"/>
      <w:pPr>
        <w:ind w:left="3240" w:hanging="360"/>
      </w:pPr>
    </w:lvl>
    <w:lvl w:ilvl="5" w:tplc="18EA5304" w:tentative="1">
      <w:start w:val="1"/>
      <w:numFmt w:val="lowerRoman"/>
      <w:lvlText w:val="%6."/>
      <w:lvlJc w:val="right"/>
      <w:pPr>
        <w:ind w:left="3960" w:hanging="180"/>
      </w:pPr>
    </w:lvl>
    <w:lvl w:ilvl="6" w:tplc="26A62E88" w:tentative="1">
      <w:start w:val="1"/>
      <w:numFmt w:val="decimal"/>
      <w:lvlText w:val="%7."/>
      <w:lvlJc w:val="left"/>
      <w:pPr>
        <w:ind w:left="4680" w:hanging="360"/>
      </w:pPr>
    </w:lvl>
    <w:lvl w:ilvl="7" w:tplc="716CBA2A" w:tentative="1">
      <w:start w:val="1"/>
      <w:numFmt w:val="lowerLetter"/>
      <w:lvlText w:val="%8."/>
      <w:lvlJc w:val="left"/>
      <w:pPr>
        <w:ind w:left="5400" w:hanging="360"/>
      </w:pPr>
    </w:lvl>
    <w:lvl w:ilvl="8" w:tplc="677A399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C243270"/>
    <w:multiLevelType w:val="multilevel"/>
    <w:tmpl w:val="5F26AA94"/>
    <w:numStyleLink w:val="ZRIOpsommingstekens"/>
  </w:abstractNum>
  <w:abstractNum w:abstractNumId="40" w15:restartNumberingAfterBreak="0">
    <w:nsid w:val="7CFB0D62"/>
    <w:multiLevelType w:val="multilevel"/>
    <w:tmpl w:val="5F26AA94"/>
    <w:numStyleLink w:val="ZRIOpsommingstekens"/>
  </w:abstractNum>
  <w:abstractNum w:abstractNumId="41" w15:restartNumberingAfterBreak="0">
    <w:nsid w:val="7E7E0BC9"/>
    <w:multiLevelType w:val="multilevel"/>
    <w:tmpl w:val="5F26AA94"/>
    <w:numStyleLink w:val="ZRIOpsommingstekens"/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11"/>
  </w:num>
  <w:num w:numId="6">
    <w:abstractNumId w:val="5"/>
  </w:num>
  <w:num w:numId="7">
    <w:abstractNumId w:val="5"/>
  </w:num>
  <w:num w:numId="8">
    <w:abstractNumId w:val="5"/>
  </w:num>
  <w:num w:numId="9">
    <w:abstractNumId w:val="11"/>
  </w:num>
  <w:num w:numId="10">
    <w:abstractNumId w:val="5"/>
  </w:num>
  <w:num w:numId="11">
    <w:abstractNumId w:val="5"/>
  </w:num>
  <w:num w:numId="12">
    <w:abstractNumId w:val="5"/>
  </w:num>
  <w:num w:numId="13">
    <w:abstractNumId w:val="11"/>
  </w:num>
  <w:num w:numId="14">
    <w:abstractNumId w:val="11"/>
  </w:num>
  <w:num w:numId="15">
    <w:abstractNumId w:val="29"/>
  </w:num>
  <w:num w:numId="16">
    <w:abstractNumId w:val="26"/>
  </w:num>
  <w:num w:numId="17">
    <w:abstractNumId w:val="4"/>
  </w:num>
  <w:num w:numId="18">
    <w:abstractNumId w:val="27"/>
  </w:num>
  <w:num w:numId="19">
    <w:abstractNumId w:val="38"/>
  </w:num>
  <w:num w:numId="20">
    <w:abstractNumId w:val="33"/>
  </w:num>
  <w:num w:numId="21">
    <w:abstractNumId w:val="0"/>
  </w:num>
  <w:num w:numId="22">
    <w:abstractNumId w:val="17"/>
  </w:num>
  <w:num w:numId="23">
    <w:abstractNumId w:val="7"/>
  </w:num>
  <w:num w:numId="24">
    <w:abstractNumId w:val="12"/>
  </w:num>
  <w:num w:numId="25">
    <w:abstractNumId w:val="34"/>
  </w:num>
  <w:num w:numId="26">
    <w:abstractNumId w:val="10"/>
  </w:num>
  <w:num w:numId="27">
    <w:abstractNumId w:val="28"/>
  </w:num>
  <w:num w:numId="28">
    <w:abstractNumId w:val="31"/>
  </w:num>
  <w:num w:numId="29">
    <w:abstractNumId w:val="32"/>
  </w:num>
  <w:num w:numId="30">
    <w:abstractNumId w:val="22"/>
  </w:num>
  <w:num w:numId="31">
    <w:abstractNumId w:val="9"/>
  </w:num>
  <w:num w:numId="32">
    <w:abstractNumId w:val="16"/>
  </w:num>
  <w:num w:numId="33">
    <w:abstractNumId w:val="37"/>
  </w:num>
  <w:num w:numId="34">
    <w:abstractNumId w:val="23"/>
  </w:num>
  <w:num w:numId="35">
    <w:abstractNumId w:val="39"/>
  </w:num>
  <w:num w:numId="36">
    <w:abstractNumId w:val="35"/>
  </w:num>
  <w:num w:numId="37">
    <w:abstractNumId w:val="14"/>
  </w:num>
  <w:num w:numId="38">
    <w:abstractNumId w:val="40"/>
  </w:num>
  <w:num w:numId="39">
    <w:abstractNumId w:val="15"/>
  </w:num>
  <w:num w:numId="40">
    <w:abstractNumId w:val="19"/>
  </w:num>
  <w:num w:numId="41">
    <w:abstractNumId w:val="18"/>
  </w:num>
  <w:num w:numId="42">
    <w:abstractNumId w:val="36"/>
  </w:num>
  <w:num w:numId="43">
    <w:abstractNumId w:val="3"/>
  </w:num>
  <w:num w:numId="44">
    <w:abstractNumId w:val="13"/>
  </w:num>
  <w:num w:numId="45">
    <w:abstractNumId w:val="1"/>
  </w:num>
  <w:num w:numId="46">
    <w:abstractNumId w:val="21"/>
  </w:num>
  <w:num w:numId="47">
    <w:abstractNumId w:val="30"/>
  </w:num>
  <w:num w:numId="48">
    <w:abstractNumId w:val="41"/>
  </w:num>
  <w:num w:numId="49">
    <w:abstractNumId w:val="25"/>
  </w:num>
  <w:num w:numId="50">
    <w:abstractNumId w:val="6"/>
  </w:num>
  <w:num w:numId="51">
    <w:abstractNumId w:val="20"/>
  </w:num>
  <w:num w:numId="52">
    <w:abstractNumId w:val="24"/>
  </w:num>
  <w:num w:numId="53">
    <w:abstractNumId w:val="2"/>
  </w:num>
  <w:num w:numId="54">
    <w:abstractNumId w:va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27B9"/>
    <w:rsid w:val="00021F86"/>
    <w:rsid w:val="000345BF"/>
    <w:rsid w:val="0004294E"/>
    <w:rsid w:val="000445E9"/>
    <w:rsid w:val="00047D7D"/>
    <w:rsid w:val="00047F1D"/>
    <w:rsid w:val="00051C01"/>
    <w:rsid w:val="0005645A"/>
    <w:rsid w:val="0007059A"/>
    <w:rsid w:val="000732D0"/>
    <w:rsid w:val="00075E42"/>
    <w:rsid w:val="00084FF1"/>
    <w:rsid w:val="00087634"/>
    <w:rsid w:val="000A08F9"/>
    <w:rsid w:val="000A19D8"/>
    <w:rsid w:val="000A497D"/>
    <w:rsid w:val="000A6E47"/>
    <w:rsid w:val="000E245C"/>
    <w:rsid w:val="000E63DA"/>
    <w:rsid w:val="000F20D3"/>
    <w:rsid w:val="000F6A0D"/>
    <w:rsid w:val="00111CCB"/>
    <w:rsid w:val="00111FAB"/>
    <w:rsid w:val="00115EC1"/>
    <w:rsid w:val="001208AA"/>
    <w:rsid w:val="001211B0"/>
    <w:rsid w:val="001250FB"/>
    <w:rsid w:val="00132A04"/>
    <w:rsid w:val="00132D43"/>
    <w:rsid w:val="001417ED"/>
    <w:rsid w:val="00141DE3"/>
    <w:rsid w:val="00141EA7"/>
    <w:rsid w:val="00147F70"/>
    <w:rsid w:val="00154F5C"/>
    <w:rsid w:val="00162E4D"/>
    <w:rsid w:val="0018200E"/>
    <w:rsid w:val="00193C74"/>
    <w:rsid w:val="001A130F"/>
    <w:rsid w:val="001A5FC6"/>
    <w:rsid w:val="001A716C"/>
    <w:rsid w:val="001B1B59"/>
    <w:rsid w:val="001B2EB8"/>
    <w:rsid w:val="001B357F"/>
    <w:rsid w:val="001C0EBB"/>
    <w:rsid w:val="001C13B0"/>
    <w:rsid w:val="001C7986"/>
    <w:rsid w:val="001D6842"/>
    <w:rsid w:val="001F14CD"/>
    <w:rsid w:val="00212579"/>
    <w:rsid w:val="002169DA"/>
    <w:rsid w:val="00217471"/>
    <w:rsid w:val="0023238C"/>
    <w:rsid w:val="00232B28"/>
    <w:rsid w:val="00237E41"/>
    <w:rsid w:val="00244EEF"/>
    <w:rsid w:val="00246A39"/>
    <w:rsid w:val="00246A9E"/>
    <w:rsid w:val="00252B1A"/>
    <w:rsid w:val="0026094D"/>
    <w:rsid w:val="00292BEA"/>
    <w:rsid w:val="0029305C"/>
    <w:rsid w:val="002936E8"/>
    <w:rsid w:val="00294C99"/>
    <w:rsid w:val="002A347B"/>
    <w:rsid w:val="002B148E"/>
    <w:rsid w:val="002B2976"/>
    <w:rsid w:val="002C05F1"/>
    <w:rsid w:val="002D2503"/>
    <w:rsid w:val="002E6D3F"/>
    <w:rsid w:val="002F1D73"/>
    <w:rsid w:val="002F7D60"/>
    <w:rsid w:val="00302B40"/>
    <w:rsid w:val="00303EEE"/>
    <w:rsid w:val="00305D37"/>
    <w:rsid w:val="0030665D"/>
    <w:rsid w:val="00326044"/>
    <w:rsid w:val="00327020"/>
    <w:rsid w:val="00332C58"/>
    <w:rsid w:val="003402F9"/>
    <w:rsid w:val="00342541"/>
    <w:rsid w:val="003454DF"/>
    <w:rsid w:val="00345AC3"/>
    <w:rsid w:val="00352D5E"/>
    <w:rsid w:val="003557F8"/>
    <w:rsid w:val="00356739"/>
    <w:rsid w:val="003607CE"/>
    <w:rsid w:val="003618C5"/>
    <w:rsid w:val="00367D2D"/>
    <w:rsid w:val="00367F86"/>
    <w:rsid w:val="00371974"/>
    <w:rsid w:val="00385113"/>
    <w:rsid w:val="0038711B"/>
    <w:rsid w:val="00390705"/>
    <w:rsid w:val="00392646"/>
    <w:rsid w:val="003937EC"/>
    <w:rsid w:val="00393D92"/>
    <w:rsid w:val="003A06CE"/>
    <w:rsid w:val="003A522E"/>
    <w:rsid w:val="003A5ED3"/>
    <w:rsid w:val="003A6FC2"/>
    <w:rsid w:val="003B36A0"/>
    <w:rsid w:val="003B4BB3"/>
    <w:rsid w:val="003C344E"/>
    <w:rsid w:val="003D08F0"/>
    <w:rsid w:val="003E4BAE"/>
    <w:rsid w:val="003F179C"/>
    <w:rsid w:val="003F1E2F"/>
    <w:rsid w:val="003F3294"/>
    <w:rsid w:val="003F67EB"/>
    <w:rsid w:val="00402AC6"/>
    <w:rsid w:val="0040353F"/>
    <w:rsid w:val="0040715E"/>
    <w:rsid w:val="004126F8"/>
    <w:rsid w:val="00415DC8"/>
    <w:rsid w:val="0042760B"/>
    <w:rsid w:val="0045584A"/>
    <w:rsid w:val="00456F9D"/>
    <w:rsid w:val="0046509D"/>
    <w:rsid w:val="00472ED7"/>
    <w:rsid w:val="00481C80"/>
    <w:rsid w:val="00481F64"/>
    <w:rsid w:val="00490730"/>
    <w:rsid w:val="004A02BA"/>
    <w:rsid w:val="004A3FDE"/>
    <w:rsid w:val="004B579B"/>
    <w:rsid w:val="004B715D"/>
    <w:rsid w:val="004B721F"/>
    <w:rsid w:val="004C60C2"/>
    <w:rsid w:val="004D54C7"/>
    <w:rsid w:val="004D6875"/>
    <w:rsid w:val="004D7A00"/>
    <w:rsid w:val="004E1F92"/>
    <w:rsid w:val="004F1166"/>
    <w:rsid w:val="004F65CF"/>
    <w:rsid w:val="00503DA9"/>
    <w:rsid w:val="00506CC9"/>
    <w:rsid w:val="00514A37"/>
    <w:rsid w:val="00523806"/>
    <w:rsid w:val="00524BDA"/>
    <w:rsid w:val="0052742C"/>
    <w:rsid w:val="00544666"/>
    <w:rsid w:val="00547745"/>
    <w:rsid w:val="00547C31"/>
    <w:rsid w:val="00560BA1"/>
    <w:rsid w:val="00565497"/>
    <w:rsid w:val="00565512"/>
    <w:rsid w:val="0056621E"/>
    <w:rsid w:val="00575464"/>
    <w:rsid w:val="00581395"/>
    <w:rsid w:val="00586566"/>
    <w:rsid w:val="00596FF9"/>
    <w:rsid w:val="005A5246"/>
    <w:rsid w:val="005A577C"/>
    <w:rsid w:val="005C0331"/>
    <w:rsid w:val="005C1C7A"/>
    <w:rsid w:val="005C2464"/>
    <w:rsid w:val="005C4BF5"/>
    <w:rsid w:val="005C5409"/>
    <w:rsid w:val="005C674D"/>
    <w:rsid w:val="005F1FE3"/>
    <w:rsid w:val="005F4235"/>
    <w:rsid w:val="005F5ED5"/>
    <w:rsid w:val="005F67A3"/>
    <w:rsid w:val="00602555"/>
    <w:rsid w:val="006072DC"/>
    <w:rsid w:val="00612744"/>
    <w:rsid w:val="0061292F"/>
    <w:rsid w:val="006162D5"/>
    <w:rsid w:val="00622D19"/>
    <w:rsid w:val="00623FC4"/>
    <w:rsid w:val="00633B08"/>
    <w:rsid w:val="00633E85"/>
    <w:rsid w:val="00634FAE"/>
    <w:rsid w:val="00640287"/>
    <w:rsid w:val="00641EFC"/>
    <w:rsid w:val="006439F6"/>
    <w:rsid w:val="00651EFE"/>
    <w:rsid w:val="00653591"/>
    <w:rsid w:val="006578A6"/>
    <w:rsid w:val="0066262D"/>
    <w:rsid w:val="00665720"/>
    <w:rsid w:val="00665FC0"/>
    <w:rsid w:val="00670BC3"/>
    <w:rsid w:val="00671617"/>
    <w:rsid w:val="0067187C"/>
    <w:rsid w:val="0067566B"/>
    <w:rsid w:val="00687AB2"/>
    <w:rsid w:val="006A003C"/>
    <w:rsid w:val="006A1580"/>
    <w:rsid w:val="006B0ACB"/>
    <w:rsid w:val="006C4168"/>
    <w:rsid w:val="006C7421"/>
    <w:rsid w:val="006D68D4"/>
    <w:rsid w:val="006E2934"/>
    <w:rsid w:val="006E3F7A"/>
    <w:rsid w:val="006E7E3D"/>
    <w:rsid w:val="006F0E44"/>
    <w:rsid w:val="006F2D66"/>
    <w:rsid w:val="006F369F"/>
    <w:rsid w:val="006F43AD"/>
    <w:rsid w:val="007139D3"/>
    <w:rsid w:val="00717FB3"/>
    <w:rsid w:val="00721DE7"/>
    <w:rsid w:val="007230CC"/>
    <w:rsid w:val="0072789D"/>
    <w:rsid w:val="00743651"/>
    <w:rsid w:val="00747495"/>
    <w:rsid w:val="007514FA"/>
    <w:rsid w:val="00751658"/>
    <w:rsid w:val="00766388"/>
    <w:rsid w:val="00771EE3"/>
    <w:rsid w:val="007734E1"/>
    <w:rsid w:val="00783247"/>
    <w:rsid w:val="00793437"/>
    <w:rsid w:val="007963E1"/>
    <w:rsid w:val="0079736F"/>
    <w:rsid w:val="007A4984"/>
    <w:rsid w:val="007A5864"/>
    <w:rsid w:val="007B4F52"/>
    <w:rsid w:val="007B6A5D"/>
    <w:rsid w:val="007B6D9A"/>
    <w:rsid w:val="007B7B8B"/>
    <w:rsid w:val="007C1818"/>
    <w:rsid w:val="007C46F5"/>
    <w:rsid w:val="007D1E3B"/>
    <w:rsid w:val="007E71E2"/>
    <w:rsid w:val="0080192E"/>
    <w:rsid w:val="00812B35"/>
    <w:rsid w:val="00817D97"/>
    <w:rsid w:val="0082028D"/>
    <w:rsid w:val="00827925"/>
    <w:rsid w:val="0083706E"/>
    <w:rsid w:val="00842098"/>
    <w:rsid w:val="00843C49"/>
    <w:rsid w:val="0084467E"/>
    <w:rsid w:val="008460E3"/>
    <w:rsid w:val="00851BFE"/>
    <w:rsid w:val="00851D2E"/>
    <w:rsid w:val="00852FCB"/>
    <w:rsid w:val="00853E17"/>
    <w:rsid w:val="00854223"/>
    <w:rsid w:val="00870D80"/>
    <w:rsid w:val="0088195A"/>
    <w:rsid w:val="00897284"/>
    <w:rsid w:val="0089745A"/>
    <w:rsid w:val="008A06FD"/>
    <w:rsid w:val="008A1D8B"/>
    <w:rsid w:val="008A48E1"/>
    <w:rsid w:val="008B0966"/>
    <w:rsid w:val="008B0DDC"/>
    <w:rsid w:val="008B1CE2"/>
    <w:rsid w:val="008B47E4"/>
    <w:rsid w:val="008C2FD4"/>
    <w:rsid w:val="008C4238"/>
    <w:rsid w:val="008D054C"/>
    <w:rsid w:val="008D4620"/>
    <w:rsid w:val="008D4CA2"/>
    <w:rsid w:val="008E1257"/>
    <w:rsid w:val="008E4602"/>
    <w:rsid w:val="008E647B"/>
    <w:rsid w:val="008E7C0C"/>
    <w:rsid w:val="008F2729"/>
    <w:rsid w:val="00903682"/>
    <w:rsid w:val="009135EA"/>
    <w:rsid w:val="00920D95"/>
    <w:rsid w:val="009227A5"/>
    <w:rsid w:val="00927387"/>
    <w:rsid w:val="00945A7C"/>
    <w:rsid w:val="009505D9"/>
    <w:rsid w:val="00956D9F"/>
    <w:rsid w:val="009758B1"/>
    <w:rsid w:val="00977A7D"/>
    <w:rsid w:val="0098226D"/>
    <w:rsid w:val="00991DBE"/>
    <w:rsid w:val="00996582"/>
    <w:rsid w:val="009A202A"/>
    <w:rsid w:val="009A6AD8"/>
    <w:rsid w:val="009C3F72"/>
    <w:rsid w:val="009C4792"/>
    <w:rsid w:val="009C6B4A"/>
    <w:rsid w:val="009E3753"/>
    <w:rsid w:val="009E3D5D"/>
    <w:rsid w:val="009F3725"/>
    <w:rsid w:val="009F3915"/>
    <w:rsid w:val="009F4F16"/>
    <w:rsid w:val="00A04C1E"/>
    <w:rsid w:val="00A05570"/>
    <w:rsid w:val="00A10DF5"/>
    <w:rsid w:val="00A16667"/>
    <w:rsid w:val="00A21499"/>
    <w:rsid w:val="00A303DF"/>
    <w:rsid w:val="00A33C7A"/>
    <w:rsid w:val="00A340B6"/>
    <w:rsid w:val="00A34A62"/>
    <w:rsid w:val="00A3542C"/>
    <w:rsid w:val="00A35892"/>
    <w:rsid w:val="00A35FBE"/>
    <w:rsid w:val="00A50169"/>
    <w:rsid w:val="00A50AA3"/>
    <w:rsid w:val="00A66448"/>
    <w:rsid w:val="00A76A5F"/>
    <w:rsid w:val="00A84CA2"/>
    <w:rsid w:val="00A87D5D"/>
    <w:rsid w:val="00A91F04"/>
    <w:rsid w:val="00AC0A48"/>
    <w:rsid w:val="00AC0B43"/>
    <w:rsid w:val="00AD2925"/>
    <w:rsid w:val="00AD6D0E"/>
    <w:rsid w:val="00AE0854"/>
    <w:rsid w:val="00AE1432"/>
    <w:rsid w:val="00AE172D"/>
    <w:rsid w:val="00AE2B3C"/>
    <w:rsid w:val="00AE3B05"/>
    <w:rsid w:val="00AE4737"/>
    <w:rsid w:val="00AF73CD"/>
    <w:rsid w:val="00B01737"/>
    <w:rsid w:val="00B1271F"/>
    <w:rsid w:val="00B17FCD"/>
    <w:rsid w:val="00B20EEC"/>
    <w:rsid w:val="00B25CD5"/>
    <w:rsid w:val="00B453D9"/>
    <w:rsid w:val="00B468E5"/>
    <w:rsid w:val="00B47A15"/>
    <w:rsid w:val="00B50391"/>
    <w:rsid w:val="00B51049"/>
    <w:rsid w:val="00B5765D"/>
    <w:rsid w:val="00B6646B"/>
    <w:rsid w:val="00B70528"/>
    <w:rsid w:val="00B72E43"/>
    <w:rsid w:val="00B7304B"/>
    <w:rsid w:val="00B75F41"/>
    <w:rsid w:val="00B8233A"/>
    <w:rsid w:val="00B90F42"/>
    <w:rsid w:val="00B91E11"/>
    <w:rsid w:val="00B943E3"/>
    <w:rsid w:val="00B96D59"/>
    <w:rsid w:val="00BA0C49"/>
    <w:rsid w:val="00BA207F"/>
    <w:rsid w:val="00BA4EB9"/>
    <w:rsid w:val="00BC4DBE"/>
    <w:rsid w:val="00BC7BCE"/>
    <w:rsid w:val="00BE0030"/>
    <w:rsid w:val="00BE6E41"/>
    <w:rsid w:val="00BF4FF6"/>
    <w:rsid w:val="00C1362A"/>
    <w:rsid w:val="00C163F1"/>
    <w:rsid w:val="00C17DC4"/>
    <w:rsid w:val="00C204D3"/>
    <w:rsid w:val="00C2374D"/>
    <w:rsid w:val="00C3578C"/>
    <w:rsid w:val="00C4165D"/>
    <w:rsid w:val="00C50A3A"/>
    <w:rsid w:val="00C53112"/>
    <w:rsid w:val="00C54DB5"/>
    <w:rsid w:val="00C646B5"/>
    <w:rsid w:val="00C804DD"/>
    <w:rsid w:val="00C8592A"/>
    <w:rsid w:val="00C973A3"/>
    <w:rsid w:val="00CB1792"/>
    <w:rsid w:val="00CB2229"/>
    <w:rsid w:val="00CE1981"/>
    <w:rsid w:val="00CE64AB"/>
    <w:rsid w:val="00CE668B"/>
    <w:rsid w:val="00D01A29"/>
    <w:rsid w:val="00D06343"/>
    <w:rsid w:val="00D10AAF"/>
    <w:rsid w:val="00D2120C"/>
    <w:rsid w:val="00D47B48"/>
    <w:rsid w:val="00DB4E89"/>
    <w:rsid w:val="00DC6075"/>
    <w:rsid w:val="00DC7D72"/>
    <w:rsid w:val="00DD1DC2"/>
    <w:rsid w:val="00DD470E"/>
    <w:rsid w:val="00DD55E6"/>
    <w:rsid w:val="00DD59EF"/>
    <w:rsid w:val="00DF0899"/>
    <w:rsid w:val="00DF1886"/>
    <w:rsid w:val="00DF7A75"/>
    <w:rsid w:val="00E0208B"/>
    <w:rsid w:val="00E02D66"/>
    <w:rsid w:val="00E04316"/>
    <w:rsid w:val="00E04B8E"/>
    <w:rsid w:val="00E21250"/>
    <w:rsid w:val="00E22A8C"/>
    <w:rsid w:val="00E26351"/>
    <w:rsid w:val="00E32D5E"/>
    <w:rsid w:val="00E35138"/>
    <w:rsid w:val="00E37097"/>
    <w:rsid w:val="00E449EC"/>
    <w:rsid w:val="00E54313"/>
    <w:rsid w:val="00E701C5"/>
    <w:rsid w:val="00E76084"/>
    <w:rsid w:val="00E9185A"/>
    <w:rsid w:val="00E91A74"/>
    <w:rsid w:val="00E93CB7"/>
    <w:rsid w:val="00EA6750"/>
    <w:rsid w:val="00EB2C75"/>
    <w:rsid w:val="00EB4816"/>
    <w:rsid w:val="00EB6955"/>
    <w:rsid w:val="00EB6B2E"/>
    <w:rsid w:val="00EC4E34"/>
    <w:rsid w:val="00EC5492"/>
    <w:rsid w:val="00EC61E5"/>
    <w:rsid w:val="00ED5858"/>
    <w:rsid w:val="00ED5C85"/>
    <w:rsid w:val="00EE2C12"/>
    <w:rsid w:val="00EE3041"/>
    <w:rsid w:val="00EE62A6"/>
    <w:rsid w:val="00EF1C5A"/>
    <w:rsid w:val="00EF4513"/>
    <w:rsid w:val="00F120D0"/>
    <w:rsid w:val="00F1709E"/>
    <w:rsid w:val="00F17C89"/>
    <w:rsid w:val="00F219D5"/>
    <w:rsid w:val="00F23519"/>
    <w:rsid w:val="00F27F7C"/>
    <w:rsid w:val="00F3211A"/>
    <w:rsid w:val="00F419CB"/>
    <w:rsid w:val="00F53087"/>
    <w:rsid w:val="00F53612"/>
    <w:rsid w:val="00F6230F"/>
    <w:rsid w:val="00F632ED"/>
    <w:rsid w:val="00F732C2"/>
    <w:rsid w:val="00F85C55"/>
    <w:rsid w:val="00F97B28"/>
    <w:rsid w:val="00FA6EFD"/>
    <w:rsid w:val="00FB0B15"/>
    <w:rsid w:val="00FB491C"/>
    <w:rsid w:val="00FB53A5"/>
    <w:rsid w:val="00FB6E3B"/>
    <w:rsid w:val="00FD272C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E1981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12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12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12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5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BF7EC-1B72-4244-9A10-3612038F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1</TotalTime>
  <Pages>6</Pages>
  <Words>436</Words>
  <Characters>3969</Characters>
  <Application>Microsoft Office Word</Application>
  <DocSecurity>0</DocSecurity>
  <Lines>96</Lines>
  <Paragraphs>45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UAN1715R001</vt:lpstr>
    </vt:vector>
  </TitlesOfParts>
  <Manager/>
  <Company>van Zanten Raadgevende ingenieurs bv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UAN1715R001</dc:title>
  <dc:subject>UAN1715</dc:subject>
  <dc:creator>Evita Pronk</dc:creator>
  <cp:keywords/>
  <dc:description>R001</dc:description>
  <cp:lastModifiedBy>Jorinde Bijpost</cp:lastModifiedBy>
  <cp:revision>3</cp:revision>
  <cp:lastPrinted>2017-10-26T13:32:00Z</cp:lastPrinted>
  <dcterms:created xsi:type="dcterms:W3CDTF">2017-12-01T07:56:00Z</dcterms:created>
  <dcterms:modified xsi:type="dcterms:W3CDTF">2017-12-01T07:58:00Z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26-10-2017</vt:lpwstr>
  </property>
  <property fmtid="{D5CDD505-2E9C-101B-9397-08002B2CF9AE}" pid="4" name="ZRI ConceptText">
    <vt:lpwstr/>
  </property>
</Properties>
</file>